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4CF8" w:rsidRPr="00C165C0" w:rsidRDefault="00554CF8" w:rsidP="00EB646E">
      <w:pPr>
        <w:adjustRightInd w:val="0"/>
        <w:spacing w:after="120"/>
        <w:rPr>
          <w:rFonts w:ascii="Franklin Gothic Book" w:hAnsi="Franklin Gothic Book" w:cs="Franklin Gothic Book"/>
          <w:b/>
          <w:bCs/>
          <w:sz w:val="22"/>
          <w:szCs w:val="22"/>
        </w:rPr>
      </w:pPr>
      <w:r w:rsidRPr="00C165C0">
        <w:rPr>
          <w:rFonts w:ascii="Franklin Gothic Book" w:hAnsi="Franklin Gothic Book" w:cs="Franklin Gothic Book"/>
          <w:b/>
          <w:bCs/>
          <w:sz w:val="22"/>
          <w:szCs w:val="22"/>
        </w:rPr>
        <w:t>Příloha č. 2 a</w:t>
      </w:r>
    </w:p>
    <w:p w:rsidR="00554CF8" w:rsidRPr="00C165C0" w:rsidRDefault="00554CF8" w:rsidP="00EB646E">
      <w:pPr>
        <w:overflowPunct w:val="0"/>
        <w:adjustRightInd w:val="0"/>
        <w:spacing w:after="120" w:line="252" w:lineRule="auto"/>
        <w:jc w:val="center"/>
        <w:textAlignment w:val="baseline"/>
        <w:rPr>
          <w:rFonts w:ascii="Franklin Gothic Book" w:hAnsi="Franklin Gothic Book" w:cs="Franklin Gothic Book"/>
          <w:b/>
          <w:bCs/>
          <w:sz w:val="22"/>
          <w:szCs w:val="22"/>
        </w:rPr>
      </w:pPr>
    </w:p>
    <w:p w:rsidR="00554CF8" w:rsidRPr="00C165C0" w:rsidRDefault="00554CF8" w:rsidP="00EB646E">
      <w:pPr>
        <w:overflowPunct w:val="0"/>
        <w:adjustRightInd w:val="0"/>
        <w:spacing w:after="120" w:line="252" w:lineRule="auto"/>
        <w:jc w:val="center"/>
        <w:textAlignment w:val="baseline"/>
        <w:rPr>
          <w:rFonts w:ascii="Franklin Gothic Book" w:hAnsi="Franklin Gothic Book" w:cs="Franklin Gothic Book"/>
          <w:b/>
          <w:bCs/>
        </w:rPr>
      </w:pPr>
      <w:r w:rsidRPr="00C165C0">
        <w:rPr>
          <w:rFonts w:ascii="Franklin Gothic Book" w:hAnsi="Franklin Gothic Book" w:cs="Franklin Gothic Book"/>
          <w:b/>
          <w:bCs/>
        </w:rPr>
        <w:t>ČESTNÉ PROHLÁŠENÍ</w:t>
      </w:r>
    </w:p>
    <w:p w:rsidR="00554CF8" w:rsidRPr="00C165C0" w:rsidRDefault="00554CF8" w:rsidP="00EB646E">
      <w:pPr>
        <w:adjustRightInd w:val="0"/>
        <w:spacing w:after="120"/>
        <w:rPr>
          <w:rFonts w:ascii="Franklin Gothic Book" w:hAnsi="Franklin Gothic Book" w:cs="Franklin Gothic Book"/>
          <w:color w:val="000000"/>
          <w:sz w:val="22"/>
          <w:szCs w:val="22"/>
        </w:rPr>
      </w:pPr>
    </w:p>
    <w:p w:rsidR="00554CF8" w:rsidRPr="00C165C0" w:rsidRDefault="00554CF8" w:rsidP="00EB646E">
      <w:pPr>
        <w:spacing w:line="360" w:lineRule="auto"/>
        <w:rPr>
          <w:rFonts w:ascii="Franklin Gothic Book" w:hAnsi="Franklin Gothic Book" w:cs="Franklin Gothic Book"/>
        </w:rPr>
      </w:pPr>
      <w:r w:rsidRPr="00C165C0">
        <w:rPr>
          <w:rFonts w:ascii="Franklin Gothic Book" w:hAnsi="Franklin Gothic Book" w:cs="Franklin Gothic Book"/>
        </w:rPr>
        <w:t>obchodní firma:</w:t>
      </w:r>
    </w:p>
    <w:p w:rsidR="00554CF8" w:rsidRPr="00C165C0" w:rsidRDefault="00554CF8" w:rsidP="00EB646E">
      <w:pPr>
        <w:spacing w:line="360" w:lineRule="auto"/>
        <w:rPr>
          <w:rFonts w:ascii="Franklin Gothic Book" w:hAnsi="Franklin Gothic Book" w:cs="Franklin Gothic Book"/>
        </w:rPr>
      </w:pPr>
      <w:r w:rsidRPr="00C165C0">
        <w:rPr>
          <w:rFonts w:ascii="Franklin Gothic Book" w:hAnsi="Franklin Gothic Book" w:cs="Franklin Gothic Book"/>
        </w:rPr>
        <w:t>sídlo:</w:t>
      </w:r>
    </w:p>
    <w:p w:rsidR="00554CF8" w:rsidRPr="00C165C0" w:rsidRDefault="00554CF8" w:rsidP="00EB646E">
      <w:pPr>
        <w:spacing w:line="360" w:lineRule="auto"/>
        <w:rPr>
          <w:rFonts w:ascii="Franklin Gothic Book" w:hAnsi="Franklin Gothic Book" w:cs="Franklin Gothic Book"/>
        </w:rPr>
      </w:pPr>
      <w:r w:rsidRPr="00C165C0">
        <w:rPr>
          <w:rFonts w:ascii="Franklin Gothic Book" w:hAnsi="Franklin Gothic Book" w:cs="Franklin Gothic Book"/>
        </w:rPr>
        <w:t>právní forma:</w:t>
      </w:r>
    </w:p>
    <w:p w:rsidR="00554CF8" w:rsidRPr="00C165C0" w:rsidRDefault="00554CF8" w:rsidP="00EB646E">
      <w:pPr>
        <w:spacing w:line="360" w:lineRule="auto"/>
        <w:rPr>
          <w:rFonts w:ascii="Franklin Gothic Book" w:hAnsi="Franklin Gothic Book" w:cs="Franklin Gothic Book"/>
        </w:rPr>
      </w:pPr>
      <w:r w:rsidRPr="00C165C0">
        <w:rPr>
          <w:rFonts w:ascii="Franklin Gothic Book" w:hAnsi="Franklin Gothic Book" w:cs="Franklin Gothic Book"/>
        </w:rPr>
        <w:t>IČO:</w:t>
      </w:r>
    </w:p>
    <w:p w:rsidR="00554CF8" w:rsidRPr="00C165C0" w:rsidRDefault="00554CF8" w:rsidP="00EB646E">
      <w:pPr>
        <w:adjustRightInd w:val="0"/>
        <w:spacing w:after="120"/>
        <w:rPr>
          <w:rFonts w:ascii="Franklin Gothic Book" w:hAnsi="Franklin Gothic Book" w:cs="Franklin Gothic Book"/>
          <w:b/>
          <w:bCs/>
          <w:color w:val="000000"/>
        </w:rPr>
      </w:pPr>
      <w:r w:rsidRPr="00C165C0">
        <w:rPr>
          <w:rFonts w:ascii="Franklin Gothic Book" w:hAnsi="Franklin Gothic Book" w:cs="Franklin Gothic Book"/>
          <w:color w:val="000000"/>
        </w:rPr>
        <w:t xml:space="preserve">se zájmem o zakázku: </w:t>
      </w:r>
      <w:r w:rsidRPr="00C165C0">
        <w:rPr>
          <w:rFonts w:ascii="Franklin Gothic Book" w:hAnsi="Franklin Gothic Book" w:cs="Franklin Gothic Book"/>
          <w:b/>
          <w:bCs/>
          <w:color w:val="000000"/>
        </w:rPr>
        <w:t xml:space="preserve">„SNÍŽENÍ ENERGETICKÉ NÁROČNOSTI PROVOZU DPMÚL A.S.“  </w:t>
      </w:r>
      <w:r w:rsidRPr="00C165C0">
        <w:rPr>
          <w:rFonts w:ascii="Franklin Gothic Book" w:hAnsi="Franklin Gothic Book" w:cs="Franklin Gothic Book"/>
          <w:color w:val="000000"/>
        </w:rPr>
        <w:t xml:space="preserve">čestně prohlašuje, že: </w:t>
      </w:r>
    </w:p>
    <w:p w:rsidR="00554CF8" w:rsidRPr="00C165C0" w:rsidRDefault="00554CF8" w:rsidP="002E408E">
      <w:pPr>
        <w:pStyle w:val="Default"/>
        <w:rPr>
          <w:rFonts w:ascii="Franklin Gothic Book" w:hAnsi="Franklin Gothic Book" w:cs="Franklin Gothic Book"/>
          <w:sz w:val="22"/>
          <w:szCs w:val="22"/>
        </w:rPr>
      </w:pPr>
    </w:p>
    <w:p w:rsidR="00554CF8" w:rsidRPr="00C165C0" w:rsidRDefault="00554CF8" w:rsidP="002E408E">
      <w:pPr>
        <w:adjustRightInd w:val="0"/>
        <w:spacing w:after="120"/>
        <w:jc w:val="both"/>
        <w:rPr>
          <w:rFonts w:ascii="Franklin Gothic Book" w:hAnsi="Franklin Gothic Book" w:cs="Franklin Gothic Book"/>
          <w:color w:val="000000"/>
        </w:rPr>
      </w:pPr>
      <w:r w:rsidRPr="00C165C0">
        <w:rPr>
          <w:rFonts w:ascii="Franklin Gothic Book" w:hAnsi="Franklin Gothic Book" w:cs="Franklin Gothic Book"/>
          <w:color w:val="000000"/>
        </w:rPr>
        <w:t xml:space="preserve">a) se na zpracování účastníkovy nabídky nepodílel zaměstnanec zadavatele či člen statutárního orgánu zadavatele, statutární orgán zadavatele, člen řídícího či kontrolního orgánu zadavatele, člen realizačního týmu projektu či osoba, která se na základě smluvního vztahu podílela na zadání předmětného výběrového řízení, </w:t>
      </w:r>
    </w:p>
    <w:p w:rsidR="00554CF8" w:rsidRPr="00C165C0" w:rsidRDefault="00554CF8" w:rsidP="002E408E">
      <w:pPr>
        <w:adjustRightInd w:val="0"/>
        <w:spacing w:after="120"/>
        <w:jc w:val="both"/>
        <w:rPr>
          <w:rFonts w:ascii="Franklin Gothic Book" w:hAnsi="Franklin Gothic Book" w:cs="Franklin Gothic Book"/>
          <w:color w:val="000000"/>
        </w:rPr>
      </w:pPr>
      <w:r w:rsidRPr="00C165C0">
        <w:rPr>
          <w:rFonts w:ascii="Franklin Gothic Book" w:hAnsi="Franklin Gothic Book" w:cs="Franklin Gothic Book"/>
          <w:color w:val="000000"/>
        </w:rPr>
        <w:t xml:space="preserve">b) není s účastníkem ve sdružení, který je zaměstnancem zadavatele, členem realizačního týmu či osobou, která se na základě smluvního vztahu podílela na zadání předmětného výběrového řízení, nebo </w:t>
      </w:r>
    </w:p>
    <w:p w:rsidR="00554CF8" w:rsidRPr="00C165C0" w:rsidRDefault="00554CF8" w:rsidP="002E408E">
      <w:pPr>
        <w:adjustRightInd w:val="0"/>
        <w:spacing w:after="120"/>
        <w:jc w:val="both"/>
        <w:rPr>
          <w:rFonts w:ascii="Franklin Gothic Book" w:hAnsi="Franklin Gothic Book" w:cs="Franklin Gothic Book"/>
          <w:color w:val="000000"/>
        </w:rPr>
      </w:pPr>
      <w:r w:rsidRPr="00C165C0">
        <w:rPr>
          <w:rFonts w:ascii="Franklin Gothic Book" w:hAnsi="Franklin Gothic Book" w:cs="Franklin Gothic Book"/>
          <w:color w:val="000000"/>
        </w:rPr>
        <w:t xml:space="preserve">c) jehož poddodavatelem není zaměstnanec zadavatele, člen realizačního týmu či osoba, která se na základě smluvního vztahu podílela na zadání předmětného výběrového řízení. </w:t>
      </w:r>
    </w:p>
    <w:p w:rsidR="00554CF8" w:rsidRPr="00C165C0" w:rsidRDefault="00554CF8" w:rsidP="00EB646E">
      <w:pPr>
        <w:spacing w:line="216" w:lineRule="auto"/>
        <w:rPr>
          <w:rFonts w:ascii="Franklin Gothic Book" w:hAnsi="Franklin Gothic Book" w:cs="Franklin Gothic Book"/>
          <w:spacing w:val="-6"/>
        </w:rPr>
      </w:pPr>
    </w:p>
    <w:p w:rsidR="00554CF8" w:rsidRPr="00C165C0" w:rsidRDefault="00554CF8" w:rsidP="00EB646E">
      <w:pPr>
        <w:spacing w:line="216" w:lineRule="auto"/>
        <w:rPr>
          <w:rFonts w:ascii="Franklin Gothic Book" w:hAnsi="Franklin Gothic Book" w:cs="Franklin Gothic Book"/>
          <w:spacing w:val="-6"/>
        </w:rPr>
      </w:pPr>
    </w:p>
    <w:p w:rsidR="00554CF8" w:rsidRPr="00C165C0" w:rsidRDefault="00554CF8" w:rsidP="00EB646E">
      <w:pPr>
        <w:spacing w:line="216" w:lineRule="auto"/>
        <w:rPr>
          <w:rFonts w:ascii="Franklin Gothic Book" w:hAnsi="Franklin Gothic Book" w:cs="Franklin Gothic Book"/>
          <w:spacing w:val="-6"/>
        </w:rPr>
      </w:pPr>
      <w:r w:rsidRPr="00C165C0">
        <w:rPr>
          <w:rFonts w:ascii="Franklin Gothic Book" w:hAnsi="Franklin Gothic Book" w:cs="Franklin Gothic Book"/>
          <w:spacing w:val="-6"/>
        </w:rPr>
        <w:t>V …………………………. dne ………………………..</w:t>
      </w:r>
    </w:p>
    <w:p w:rsidR="00554CF8" w:rsidRPr="00C165C0" w:rsidRDefault="00554CF8" w:rsidP="00EB646E">
      <w:pPr>
        <w:spacing w:line="216" w:lineRule="auto"/>
        <w:rPr>
          <w:rFonts w:ascii="Franklin Gothic Book" w:hAnsi="Franklin Gothic Book" w:cs="Franklin Gothic Book"/>
          <w:spacing w:val="-6"/>
        </w:rPr>
      </w:pPr>
    </w:p>
    <w:p w:rsidR="00554CF8" w:rsidRPr="00C165C0" w:rsidRDefault="00554CF8" w:rsidP="00EB646E">
      <w:pPr>
        <w:spacing w:line="216" w:lineRule="auto"/>
        <w:rPr>
          <w:rFonts w:ascii="Franklin Gothic Book" w:hAnsi="Franklin Gothic Book" w:cs="Franklin Gothic Book"/>
          <w:spacing w:val="-6"/>
        </w:rPr>
      </w:pPr>
    </w:p>
    <w:p w:rsidR="00554CF8" w:rsidRPr="00C165C0" w:rsidRDefault="00554CF8" w:rsidP="00EB646E">
      <w:pPr>
        <w:spacing w:line="216" w:lineRule="auto"/>
        <w:rPr>
          <w:rFonts w:ascii="Franklin Gothic Book" w:hAnsi="Franklin Gothic Book" w:cs="Franklin Gothic Book"/>
          <w:spacing w:val="-6"/>
        </w:rPr>
      </w:pPr>
      <w:r w:rsidRPr="00C165C0">
        <w:rPr>
          <w:rFonts w:ascii="Franklin Gothic Book" w:hAnsi="Franklin Gothic Book" w:cs="Franklin Gothic Book"/>
          <w:spacing w:val="-6"/>
        </w:rPr>
        <w:t>……………………………………………………...</w:t>
      </w:r>
    </w:p>
    <w:p w:rsidR="00554CF8" w:rsidRPr="00C165C0" w:rsidRDefault="00554CF8" w:rsidP="00EB646E">
      <w:pPr>
        <w:spacing w:line="216" w:lineRule="auto"/>
        <w:rPr>
          <w:rFonts w:ascii="Franklin Gothic Book" w:hAnsi="Franklin Gothic Book" w:cs="Franklin Gothic Book"/>
          <w:spacing w:val="-6"/>
        </w:rPr>
      </w:pPr>
    </w:p>
    <w:p w:rsidR="00554CF8" w:rsidRPr="00C165C0" w:rsidRDefault="00554CF8" w:rsidP="00EB646E">
      <w:pPr>
        <w:spacing w:line="216" w:lineRule="auto"/>
        <w:rPr>
          <w:rFonts w:ascii="Franklin Gothic Book" w:hAnsi="Franklin Gothic Book" w:cs="Franklin Gothic Book"/>
          <w:spacing w:val="-6"/>
        </w:rPr>
      </w:pPr>
      <w:r w:rsidRPr="00C165C0">
        <w:rPr>
          <w:rFonts w:ascii="Franklin Gothic Book" w:hAnsi="Franklin Gothic Book" w:cs="Franklin Gothic Book"/>
          <w:spacing w:val="-6"/>
        </w:rPr>
        <w:t xml:space="preserve">(Obchodní firma - osoba oprávněná </w:t>
      </w:r>
    </w:p>
    <w:p w:rsidR="00554CF8" w:rsidRPr="00C165C0" w:rsidRDefault="00554CF8" w:rsidP="00EB646E">
      <w:pPr>
        <w:spacing w:line="216" w:lineRule="auto"/>
        <w:rPr>
          <w:rFonts w:ascii="Franklin Gothic Book" w:hAnsi="Franklin Gothic Book" w:cs="Franklin Gothic Book"/>
          <w:spacing w:val="-6"/>
        </w:rPr>
      </w:pPr>
      <w:r w:rsidRPr="00C165C0">
        <w:rPr>
          <w:rFonts w:ascii="Franklin Gothic Book" w:hAnsi="Franklin Gothic Book" w:cs="Franklin Gothic Book"/>
          <w:spacing w:val="-6"/>
        </w:rPr>
        <w:t>jednat jménem či za účastníka - doplní účastník)</w:t>
      </w:r>
    </w:p>
    <w:p w:rsidR="00554CF8" w:rsidRPr="00C165C0" w:rsidRDefault="00554CF8" w:rsidP="00D968B7">
      <w:pPr>
        <w:adjustRightInd w:val="0"/>
        <w:spacing w:after="120"/>
      </w:pPr>
    </w:p>
    <w:p w:rsidR="00554CF8" w:rsidRPr="00C165C0" w:rsidRDefault="00554CF8" w:rsidP="00EB646E">
      <w:pPr>
        <w:spacing w:line="216" w:lineRule="auto"/>
        <w:rPr>
          <w:rFonts w:ascii="Franklin Gothic Book" w:hAnsi="Franklin Gothic Book" w:cs="Franklin Gothic Book"/>
          <w:spacing w:val="-6"/>
          <w:sz w:val="22"/>
          <w:szCs w:val="22"/>
        </w:rPr>
      </w:pPr>
    </w:p>
    <w:sectPr w:rsidR="00554CF8" w:rsidRPr="00C165C0" w:rsidSect="00B7579A">
      <w:headerReference w:type="default" r:id="rId7"/>
      <w:footerReference w:type="default" r:id="rId8"/>
      <w:type w:val="continuous"/>
      <w:pgSz w:w="11906" w:h="16838"/>
      <w:pgMar w:top="1985" w:right="1418" w:bottom="1418" w:left="1418" w:header="567" w:footer="52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4CF8" w:rsidRDefault="00554CF8" w:rsidP="00495CAD">
      <w:r>
        <w:separator/>
      </w:r>
    </w:p>
  </w:endnote>
  <w:endnote w:type="continuationSeparator" w:id="0">
    <w:p w:rsidR="00554CF8" w:rsidRDefault="00554CF8" w:rsidP="00495CA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Palatino Linotype">
    <w:panose1 w:val="02040502050505030304"/>
    <w:charset w:val="EE"/>
    <w:family w:val="roman"/>
    <w:pitch w:val="variable"/>
    <w:sig w:usb0="E0000387" w:usb1="40000013" w:usb2="00000000" w:usb3="00000000" w:csb0="0000019F" w:csb1="00000000"/>
  </w:font>
  <w:font w:name="Calibri Light">
    <w:altName w:val="Calibri"/>
    <w:panose1 w:val="00000000000000000000"/>
    <w:charset w:val="EE"/>
    <w:family w:val="swiss"/>
    <w:notTrueType/>
    <w:pitch w:val="variable"/>
    <w:sig w:usb0="00000007" w:usb1="00000000" w:usb2="00000000" w:usb3="00000000" w:csb0="00000003" w:csb1="00000000"/>
  </w:font>
  <w:font w:name="SimSun">
    <w:altName w:val="??¨§?"/>
    <w:panose1 w:val="02010600030101010101"/>
    <w:charset w:val="86"/>
    <w:family w:val="auto"/>
    <w:notTrueType/>
    <w:pitch w:val="variable"/>
    <w:sig w:usb0="00000001" w:usb1="080E0000" w:usb2="00000010" w:usb3="00000000" w:csb0="00040000" w:csb1="00000000"/>
  </w:font>
  <w:font w:name="Franklin Gothic Book">
    <w:panose1 w:val="020B05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page" w:horzAnchor="margin" w:tblpXSpec="center" w:tblpYSpec="bottom"/>
      <w:tblW w:w="5000" w:type="pct"/>
      <w:tblLayout w:type="fixed"/>
      <w:tblLook w:val="00A0"/>
    </w:tblPr>
    <w:tblGrid>
      <w:gridCol w:w="7429"/>
      <w:gridCol w:w="1857"/>
    </w:tblGrid>
    <w:tr w:rsidR="00554CF8">
      <w:trPr>
        <w:trHeight w:val="727"/>
      </w:trPr>
      <w:tc>
        <w:tcPr>
          <w:tcW w:w="4000" w:type="pct"/>
          <w:tcBorders>
            <w:right w:val="triple" w:sz="4" w:space="0" w:color="5B9BD5"/>
          </w:tcBorders>
        </w:tcPr>
        <w:p w:rsidR="00554CF8" w:rsidRPr="0029492B" w:rsidRDefault="00554CF8">
          <w:pPr>
            <w:tabs>
              <w:tab w:val="left" w:pos="620"/>
              <w:tab w:val="center" w:pos="4320"/>
            </w:tabs>
            <w:jc w:val="right"/>
            <w:rPr>
              <w:rFonts w:ascii="Calibri Light" w:hAnsi="Calibri Light" w:cs="Calibri Light"/>
            </w:rPr>
          </w:pPr>
          <w:fldSimple w:instr=" FILENAME   \* MERGEFORMAT ">
            <w:r w:rsidRPr="00E62CED">
              <w:rPr>
                <w:rFonts w:ascii="Calibri Light" w:hAnsi="Calibri Light" w:cs="Calibri Light"/>
                <w:noProof/>
              </w:rPr>
              <w:t>Zadavaci dokumentace OPPIK_Úspory energie</w:t>
            </w:r>
            <w:r>
              <w:rPr>
                <w:noProof/>
              </w:rPr>
              <w:t xml:space="preserve"> DPMUL_161207</w:t>
            </w:r>
          </w:fldSimple>
        </w:p>
      </w:tc>
      <w:tc>
        <w:tcPr>
          <w:tcW w:w="1000" w:type="pct"/>
          <w:tcBorders>
            <w:left w:val="triple" w:sz="4" w:space="0" w:color="5B9BD5"/>
          </w:tcBorders>
        </w:tcPr>
        <w:p w:rsidR="00554CF8" w:rsidRPr="0029492B" w:rsidRDefault="00554CF8">
          <w:pPr>
            <w:tabs>
              <w:tab w:val="left" w:pos="1490"/>
            </w:tabs>
            <w:rPr>
              <w:rFonts w:ascii="Calibri Light" w:hAnsi="Calibri Light" w:cs="Calibri Light"/>
              <w:sz w:val="28"/>
              <w:szCs w:val="28"/>
            </w:rPr>
          </w:pPr>
          <w:fldSimple w:instr="PAGE    \* MERGEFORMAT">
            <w:r>
              <w:rPr>
                <w:noProof/>
              </w:rPr>
              <w:t>1</w:t>
            </w:r>
          </w:fldSimple>
        </w:p>
      </w:tc>
    </w:tr>
  </w:tbl>
  <w:p w:rsidR="00554CF8" w:rsidRDefault="00554CF8" w:rsidP="0029492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4CF8" w:rsidRDefault="00554CF8" w:rsidP="00495CAD">
      <w:r>
        <w:separator/>
      </w:r>
    </w:p>
  </w:footnote>
  <w:footnote w:type="continuationSeparator" w:id="0">
    <w:p w:rsidR="00554CF8" w:rsidRDefault="00554CF8" w:rsidP="00495CA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4CF8" w:rsidRDefault="00554CF8" w:rsidP="0029492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 o:spid="_x0000_i1027" type="#_x0000_t75" style="width:154.5pt;height:32.25pt;visibility:visible">
          <v:imagedata r:id="rId1" o:title=""/>
        </v:shape>
      </w:pict>
    </w:r>
    <w:r>
      <w:rPr>
        <w:noProof/>
      </w:rPr>
      <w:tab/>
    </w:r>
    <w:r>
      <w:rPr>
        <w:noProof/>
      </w:rPr>
      <w:tab/>
    </w:r>
    <w:r>
      <w:rPr>
        <w:noProof/>
      </w:rPr>
      <w:pict>
        <v:shape id="obrázek 3" o:spid="_x0000_i1028" type="#_x0000_t75" style="width:80.25pt;height:39.75pt;visibility:visible">
          <v:imagedata r:id="rId2" o:title="" croptop="23836f" cropbottom="24677f" cropleft="37832f" cropright="11010f"/>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B194F1B2"/>
    <w:name w:val="WW8Num13"/>
    <w:lvl w:ilvl="0">
      <w:start w:val="1"/>
      <w:numFmt w:val="decimal"/>
      <w:lvlText w:val="%1."/>
      <w:lvlJc w:val="left"/>
      <w:pPr>
        <w:tabs>
          <w:tab w:val="num" w:pos="0"/>
        </w:tabs>
        <w:ind w:left="567" w:hanging="567"/>
      </w:pPr>
      <w:rPr>
        <w:rFonts w:hint="default"/>
      </w:rPr>
    </w:lvl>
    <w:lvl w:ilvl="1">
      <w:start w:val="1"/>
      <w:numFmt w:val="decimal"/>
      <w:lvlText w:val="%1.%2."/>
      <w:lvlJc w:val="left"/>
      <w:pPr>
        <w:tabs>
          <w:tab w:val="num" w:pos="0"/>
        </w:tabs>
        <w:ind w:left="567" w:hanging="567"/>
      </w:pPr>
      <w:rPr>
        <w:rFonts w:hint="default"/>
        <w:strike w:val="0"/>
        <w:dstrike w:val="0"/>
      </w:rPr>
    </w:lvl>
    <w:lvl w:ilvl="2">
      <w:start w:val="1"/>
      <w:numFmt w:val="decimal"/>
      <w:lvlText w:val="%1.%2.%3."/>
      <w:lvlJc w:val="left"/>
      <w:pPr>
        <w:tabs>
          <w:tab w:val="num" w:pos="0"/>
        </w:tabs>
        <w:ind w:left="1080" w:hanging="720"/>
      </w:pPr>
      <w:rPr>
        <w:rFonts w:hint="default"/>
      </w:rPr>
    </w:lvl>
    <w:lvl w:ilvl="3">
      <w:start w:val="1"/>
      <w:numFmt w:val="decimal"/>
      <w:lvlText w:val="%1.%2.%3.%4."/>
      <w:lvlJc w:val="left"/>
      <w:pPr>
        <w:tabs>
          <w:tab w:val="num" w:pos="0"/>
        </w:tabs>
        <w:ind w:left="1080" w:hanging="720"/>
      </w:pPr>
      <w:rPr>
        <w:rFonts w:hint="default"/>
      </w:rPr>
    </w:lvl>
    <w:lvl w:ilvl="4">
      <w:start w:val="1"/>
      <w:numFmt w:val="decimal"/>
      <w:lvlText w:val="%1.%2.%3.%4.%5."/>
      <w:lvlJc w:val="left"/>
      <w:pPr>
        <w:tabs>
          <w:tab w:val="num" w:pos="0"/>
        </w:tabs>
        <w:ind w:left="1440" w:hanging="1080"/>
      </w:pPr>
      <w:rPr>
        <w:rFonts w:hint="default"/>
      </w:rPr>
    </w:lvl>
    <w:lvl w:ilvl="5">
      <w:start w:val="1"/>
      <w:numFmt w:val="decimal"/>
      <w:lvlText w:val="%1.%2.%3.%4.%5.%6."/>
      <w:lvlJc w:val="left"/>
      <w:pPr>
        <w:tabs>
          <w:tab w:val="num" w:pos="0"/>
        </w:tabs>
        <w:ind w:left="1440" w:hanging="1080"/>
      </w:pPr>
      <w:rPr>
        <w:rFonts w:hint="default"/>
      </w:rPr>
    </w:lvl>
    <w:lvl w:ilvl="6">
      <w:start w:val="1"/>
      <w:numFmt w:val="decimal"/>
      <w:lvlText w:val="%1.%2.%3.%4.%5.%6.%7."/>
      <w:lvlJc w:val="left"/>
      <w:pPr>
        <w:tabs>
          <w:tab w:val="num" w:pos="0"/>
        </w:tabs>
        <w:ind w:left="1800" w:hanging="1440"/>
      </w:pPr>
      <w:rPr>
        <w:rFonts w:hint="default"/>
      </w:rPr>
    </w:lvl>
    <w:lvl w:ilvl="7">
      <w:start w:val="1"/>
      <w:numFmt w:val="decimal"/>
      <w:lvlText w:val="%1.%2.%3.%4.%5.%6.%7.%8."/>
      <w:lvlJc w:val="left"/>
      <w:pPr>
        <w:tabs>
          <w:tab w:val="num" w:pos="0"/>
        </w:tabs>
        <w:ind w:left="1800" w:hanging="1440"/>
      </w:pPr>
      <w:rPr>
        <w:rFonts w:hint="default"/>
      </w:rPr>
    </w:lvl>
    <w:lvl w:ilvl="8">
      <w:start w:val="1"/>
      <w:numFmt w:val="decimal"/>
      <w:lvlText w:val="%1.%2.%3.%4.%5.%6.%7.%8.%9."/>
      <w:lvlJc w:val="left"/>
      <w:pPr>
        <w:tabs>
          <w:tab w:val="num" w:pos="0"/>
        </w:tabs>
        <w:ind w:left="2160" w:hanging="1800"/>
      </w:pPr>
      <w:rPr>
        <w:rFonts w:hint="default"/>
      </w:rPr>
    </w:lvl>
  </w:abstractNum>
  <w:abstractNum w:abstractNumId="1">
    <w:nsid w:val="021A3D31"/>
    <w:multiLevelType w:val="hybridMultilevel"/>
    <w:tmpl w:val="9CCE194A"/>
    <w:lvl w:ilvl="0" w:tplc="04050001">
      <w:start w:val="1"/>
      <w:numFmt w:val="bullet"/>
      <w:lvlText w:val=""/>
      <w:lvlJc w:val="left"/>
      <w:pPr>
        <w:ind w:left="720" w:hanging="360"/>
      </w:pPr>
      <w:rPr>
        <w:rFonts w:ascii="Symbol" w:hAnsi="Symbol" w:cs="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Wingdings" w:hint="default"/>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2">
    <w:nsid w:val="07BA0C5B"/>
    <w:multiLevelType w:val="hybridMultilevel"/>
    <w:tmpl w:val="68200958"/>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
    <w:nsid w:val="09F119D5"/>
    <w:multiLevelType w:val="multilevel"/>
    <w:tmpl w:val="04050023"/>
    <w:lvl w:ilvl="0">
      <w:start w:val="1"/>
      <w:numFmt w:val="upperRoman"/>
      <w:pStyle w:val="Heading1"/>
      <w:lvlText w:val="Článek %1."/>
      <w:lvlJc w:val="left"/>
    </w:lvl>
    <w:lvl w:ilvl="1">
      <w:start w:val="1"/>
      <w:numFmt w:val="decimalZero"/>
      <w:pStyle w:val="Heading2"/>
      <w:isLgl/>
      <w:lvlText w:val="Oddíl %1.%2"/>
      <w:lvlJc w:val="left"/>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4">
    <w:nsid w:val="0D8C66DD"/>
    <w:multiLevelType w:val="hybridMultilevel"/>
    <w:tmpl w:val="F1A29698"/>
    <w:lvl w:ilvl="0" w:tplc="04050001">
      <w:start w:val="1"/>
      <w:numFmt w:val="bullet"/>
      <w:lvlText w:val=""/>
      <w:lvlJc w:val="left"/>
      <w:pPr>
        <w:ind w:left="720" w:hanging="360"/>
      </w:pPr>
      <w:rPr>
        <w:rFonts w:ascii="Symbol" w:hAnsi="Symbol" w:cs="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Wingdings" w:hint="default"/>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5">
    <w:nsid w:val="0DA51231"/>
    <w:multiLevelType w:val="hybridMultilevel"/>
    <w:tmpl w:val="CFA803DC"/>
    <w:lvl w:ilvl="0" w:tplc="04050019">
      <w:start w:val="1"/>
      <w:numFmt w:val="lowerLetter"/>
      <w:lvlText w:val="%1."/>
      <w:lvlJc w:val="left"/>
      <w:pPr>
        <w:ind w:left="1069" w:hanging="360"/>
      </w:pPr>
    </w:lvl>
    <w:lvl w:ilvl="1" w:tplc="04050019">
      <w:start w:val="1"/>
      <w:numFmt w:val="lowerLetter"/>
      <w:lvlText w:val="%2."/>
      <w:lvlJc w:val="left"/>
      <w:pPr>
        <w:ind w:left="1789" w:hanging="360"/>
      </w:pPr>
    </w:lvl>
    <w:lvl w:ilvl="2" w:tplc="0405001B">
      <w:start w:val="1"/>
      <w:numFmt w:val="lowerRoman"/>
      <w:lvlText w:val="%3."/>
      <w:lvlJc w:val="right"/>
      <w:pPr>
        <w:ind w:left="2509" w:hanging="180"/>
      </w:pPr>
    </w:lvl>
    <w:lvl w:ilvl="3" w:tplc="0405000F">
      <w:start w:val="1"/>
      <w:numFmt w:val="decimal"/>
      <w:lvlText w:val="%4."/>
      <w:lvlJc w:val="left"/>
      <w:pPr>
        <w:ind w:left="3229" w:hanging="360"/>
      </w:pPr>
    </w:lvl>
    <w:lvl w:ilvl="4" w:tplc="04050019">
      <w:start w:val="1"/>
      <w:numFmt w:val="lowerLetter"/>
      <w:lvlText w:val="%5."/>
      <w:lvlJc w:val="left"/>
      <w:pPr>
        <w:ind w:left="3949" w:hanging="360"/>
      </w:pPr>
    </w:lvl>
    <w:lvl w:ilvl="5" w:tplc="0405001B">
      <w:start w:val="1"/>
      <w:numFmt w:val="lowerRoman"/>
      <w:lvlText w:val="%6."/>
      <w:lvlJc w:val="right"/>
      <w:pPr>
        <w:ind w:left="4669" w:hanging="180"/>
      </w:pPr>
    </w:lvl>
    <w:lvl w:ilvl="6" w:tplc="0405000F">
      <w:start w:val="1"/>
      <w:numFmt w:val="decimal"/>
      <w:lvlText w:val="%7."/>
      <w:lvlJc w:val="left"/>
      <w:pPr>
        <w:ind w:left="5389" w:hanging="360"/>
      </w:pPr>
    </w:lvl>
    <w:lvl w:ilvl="7" w:tplc="04050019">
      <w:start w:val="1"/>
      <w:numFmt w:val="lowerLetter"/>
      <w:lvlText w:val="%8."/>
      <w:lvlJc w:val="left"/>
      <w:pPr>
        <w:ind w:left="6109" w:hanging="360"/>
      </w:pPr>
    </w:lvl>
    <w:lvl w:ilvl="8" w:tplc="0405001B">
      <w:start w:val="1"/>
      <w:numFmt w:val="lowerRoman"/>
      <w:lvlText w:val="%9."/>
      <w:lvlJc w:val="right"/>
      <w:pPr>
        <w:ind w:left="6829" w:hanging="180"/>
      </w:pPr>
    </w:lvl>
  </w:abstractNum>
  <w:abstractNum w:abstractNumId="6">
    <w:nsid w:val="0ECC6697"/>
    <w:multiLevelType w:val="hybridMultilevel"/>
    <w:tmpl w:val="B520126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
    <w:nsid w:val="20AA48EE"/>
    <w:multiLevelType w:val="hybridMultilevel"/>
    <w:tmpl w:val="F7307150"/>
    <w:lvl w:ilvl="0" w:tplc="0405000B">
      <w:start w:val="1"/>
      <w:numFmt w:val="bullet"/>
      <w:lvlText w:val=""/>
      <w:lvlJc w:val="left"/>
      <w:pPr>
        <w:tabs>
          <w:tab w:val="num" w:pos="720"/>
        </w:tabs>
        <w:ind w:left="720" w:hanging="360"/>
      </w:pPr>
      <w:rPr>
        <w:rFonts w:ascii="Wingdings" w:hAnsi="Wingdings" w:cs="Wingdings" w:hint="default"/>
      </w:rPr>
    </w:lvl>
    <w:lvl w:ilvl="1" w:tplc="04050001">
      <w:start w:val="1"/>
      <w:numFmt w:val="bullet"/>
      <w:lvlText w:val=""/>
      <w:lvlJc w:val="left"/>
      <w:pPr>
        <w:tabs>
          <w:tab w:val="num" w:pos="1440"/>
        </w:tabs>
        <w:ind w:left="1440" w:hanging="360"/>
      </w:pPr>
      <w:rPr>
        <w:rFonts w:ascii="Symbol" w:hAnsi="Symbol" w:cs="Symbol"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8">
    <w:nsid w:val="2A967940"/>
    <w:multiLevelType w:val="hybridMultilevel"/>
    <w:tmpl w:val="349A6668"/>
    <w:lvl w:ilvl="0" w:tplc="04050017">
      <w:start w:val="1"/>
      <w:numFmt w:val="lowerLetter"/>
      <w:lvlText w:val="%1)"/>
      <w:lvlJc w:val="left"/>
      <w:pPr>
        <w:ind w:left="720" w:hanging="360"/>
      </w:pPr>
      <w:rPr>
        <w:rFonts w:hint="default"/>
        <w:b w:val="0"/>
        <w:bCs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9">
    <w:nsid w:val="2C0D2078"/>
    <w:multiLevelType w:val="hybridMultilevel"/>
    <w:tmpl w:val="46B27F1C"/>
    <w:lvl w:ilvl="0" w:tplc="04050017">
      <w:start w:val="1"/>
      <w:numFmt w:val="lowerLetter"/>
      <w:lvlText w:val="%1)"/>
      <w:lvlJc w:val="left"/>
      <w:pPr>
        <w:tabs>
          <w:tab w:val="num" w:pos="720"/>
        </w:tabs>
        <w:ind w:left="720" w:hanging="360"/>
      </w:pPr>
      <w:rPr>
        <w:rFonts w:hint="default"/>
      </w:rPr>
    </w:lvl>
    <w:lvl w:ilvl="1" w:tplc="04050001">
      <w:start w:val="1"/>
      <w:numFmt w:val="bullet"/>
      <w:lvlText w:val=""/>
      <w:lvlJc w:val="left"/>
      <w:pPr>
        <w:tabs>
          <w:tab w:val="num" w:pos="1440"/>
        </w:tabs>
        <w:ind w:left="1440" w:hanging="360"/>
      </w:pPr>
      <w:rPr>
        <w:rFonts w:ascii="Symbol" w:hAnsi="Symbol" w:cs="Symbol" w:hint="default"/>
      </w:r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0">
    <w:nsid w:val="2DEF52BD"/>
    <w:multiLevelType w:val="hybridMultilevel"/>
    <w:tmpl w:val="EA58B7DE"/>
    <w:lvl w:ilvl="0" w:tplc="04050015">
      <w:start w:val="1"/>
      <w:numFmt w:val="upperLetter"/>
      <w:lvlText w:val="%1."/>
      <w:lvlJc w:val="left"/>
      <w:pPr>
        <w:ind w:left="1476" w:hanging="360"/>
      </w:pPr>
    </w:lvl>
    <w:lvl w:ilvl="1" w:tplc="04050019">
      <w:start w:val="1"/>
      <w:numFmt w:val="lowerLetter"/>
      <w:lvlText w:val="%2."/>
      <w:lvlJc w:val="left"/>
      <w:pPr>
        <w:ind w:left="2196" w:hanging="360"/>
      </w:pPr>
    </w:lvl>
    <w:lvl w:ilvl="2" w:tplc="0405001B">
      <w:start w:val="1"/>
      <w:numFmt w:val="lowerRoman"/>
      <w:lvlText w:val="%3."/>
      <w:lvlJc w:val="right"/>
      <w:pPr>
        <w:ind w:left="2916" w:hanging="180"/>
      </w:pPr>
    </w:lvl>
    <w:lvl w:ilvl="3" w:tplc="0405000F">
      <w:start w:val="1"/>
      <w:numFmt w:val="decimal"/>
      <w:lvlText w:val="%4."/>
      <w:lvlJc w:val="left"/>
      <w:pPr>
        <w:ind w:left="3636" w:hanging="360"/>
      </w:pPr>
    </w:lvl>
    <w:lvl w:ilvl="4" w:tplc="04050019">
      <w:start w:val="1"/>
      <w:numFmt w:val="lowerLetter"/>
      <w:lvlText w:val="%5."/>
      <w:lvlJc w:val="left"/>
      <w:pPr>
        <w:ind w:left="4356" w:hanging="360"/>
      </w:pPr>
    </w:lvl>
    <w:lvl w:ilvl="5" w:tplc="0405001B">
      <w:start w:val="1"/>
      <w:numFmt w:val="lowerRoman"/>
      <w:lvlText w:val="%6."/>
      <w:lvlJc w:val="right"/>
      <w:pPr>
        <w:ind w:left="5076" w:hanging="180"/>
      </w:pPr>
    </w:lvl>
    <w:lvl w:ilvl="6" w:tplc="0405000F">
      <w:start w:val="1"/>
      <w:numFmt w:val="decimal"/>
      <w:lvlText w:val="%7."/>
      <w:lvlJc w:val="left"/>
      <w:pPr>
        <w:ind w:left="5796" w:hanging="360"/>
      </w:pPr>
    </w:lvl>
    <w:lvl w:ilvl="7" w:tplc="04050019">
      <w:start w:val="1"/>
      <w:numFmt w:val="lowerLetter"/>
      <w:lvlText w:val="%8."/>
      <w:lvlJc w:val="left"/>
      <w:pPr>
        <w:ind w:left="6516" w:hanging="360"/>
      </w:pPr>
    </w:lvl>
    <w:lvl w:ilvl="8" w:tplc="0405001B">
      <w:start w:val="1"/>
      <w:numFmt w:val="lowerRoman"/>
      <w:lvlText w:val="%9."/>
      <w:lvlJc w:val="right"/>
      <w:pPr>
        <w:ind w:left="7236" w:hanging="180"/>
      </w:pPr>
    </w:lvl>
  </w:abstractNum>
  <w:abstractNum w:abstractNumId="11">
    <w:nsid w:val="319B5493"/>
    <w:multiLevelType w:val="hybridMultilevel"/>
    <w:tmpl w:val="A36858F8"/>
    <w:lvl w:ilvl="0" w:tplc="B2608F4A">
      <w:numFmt w:val="bullet"/>
      <w:lvlText w:val="-"/>
      <w:lvlJc w:val="left"/>
      <w:pPr>
        <w:tabs>
          <w:tab w:val="num" w:pos="720"/>
        </w:tabs>
        <w:ind w:left="720" w:hanging="360"/>
      </w:pPr>
      <w:rPr>
        <w:rFonts w:ascii="Arial" w:eastAsia="Times New Roman" w:hAnsi="Arial" w:hint="default"/>
      </w:rPr>
    </w:lvl>
    <w:lvl w:ilvl="1" w:tplc="04050017">
      <w:start w:val="1"/>
      <w:numFmt w:val="lowerLetter"/>
      <w:lvlText w:val="%2)"/>
      <w:lvlJc w:val="left"/>
      <w:pPr>
        <w:tabs>
          <w:tab w:val="num" w:pos="1440"/>
        </w:tabs>
        <w:ind w:left="1440" w:hanging="360"/>
      </w:pPr>
      <w:rPr>
        <w:rFonts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2">
    <w:nsid w:val="34014508"/>
    <w:multiLevelType w:val="hybridMultilevel"/>
    <w:tmpl w:val="289AF7FE"/>
    <w:lvl w:ilvl="0" w:tplc="B2608F4A">
      <w:numFmt w:val="bullet"/>
      <w:lvlText w:val="-"/>
      <w:lvlJc w:val="left"/>
      <w:pPr>
        <w:tabs>
          <w:tab w:val="num" w:pos="720"/>
        </w:tabs>
        <w:ind w:left="720" w:hanging="360"/>
      </w:pPr>
      <w:rPr>
        <w:rFonts w:ascii="Arial" w:eastAsia="Times New Roman" w:hAnsi="Arial" w:hint="default"/>
      </w:rPr>
    </w:lvl>
    <w:lvl w:ilvl="1" w:tplc="04090001">
      <w:start w:val="1"/>
      <w:numFmt w:val="bullet"/>
      <w:lvlText w:val=""/>
      <w:lvlJc w:val="left"/>
      <w:pPr>
        <w:tabs>
          <w:tab w:val="num" w:pos="1440"/>
        </w:tabs>
        <w:ind w:left="1440" w:hanging="360"/>
      </w:pPr>
      <w:rPr>
        <w:rFonts w:ascii="Symbol" w:hAnsi="Symbol" w:cs="Symbol"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3">
    <w:nsid w:val="35553F8A"/>
    <w:multiLevelType w:val="hybridMultilevel"/>
    <w:tmpl w:val="B520126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4">
    <w:nsid w:val="3D801920"/>
    <w:multiLevelType w:val="hybridMultilevel"/>
    <w:tmpl w:val="B520126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nsid w:val="40CD33F9"/>
    <w:multiLevelType w:val="hybridMultilevel"/>
    <w:tmpl w:val="4E6AA060"/>
    <w:lvl w:ilvl="0" w:tplc="04050001">
      <w:start w:val="1"/>
      <w:numFmt w:val="bullet"/>
      <w:lvlText w:val=""/>
      <w:lvlJc w:val="left"/>
      <w:pPr>
        <w:ind w:left="720" w:hanging="360"/>
      </w:pPr>
      <w:rPr>
        <w:rFonts w:ascii="Symbol" w:hAnsi="Symbol" w:cs="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Wingdings" w:hint="default"/>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16">
    <w:nsid w:val="537565AE"/>
    <w:multiLevelType w:val="hybridMultilevel"/>
    <w:tmpl w:val="27703876"/>
    <w:lvl w:ilvl="0" w:tplc="04050013">
      <w:start w:val="1"/>
      <w:numFmt w:val="upperRoman"/>
      <w:lvlText w:val="%1."/>
      <w:lvlJc w:val="righ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7">
    <w:nsid w:val="5FEC1A14"/>
    <w:multiLevelType w:val="hybridMultilevel"/>
    <w:tmpl w:val="4A76E584"/>
    <w:lvl w:ilvl="0" w:tplc="04050001">
      <w:start w:val="1"/>
      <w:numFmt w:val="bullet"/>
      <w:lvlText w:val=""/>
      <w:lvlJc w:val="left"/>
      <w:pPr>
        <w:ind w:left="720" w:hanging="360"/>
      </w:pPr>
      <w:rPr>
        <w:rFonts w:ascii="Symbol" w:hAnsi="Symbol" w:cs="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Wingdings" w:hint="default"/>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18">
    <w:nsid w:val="670D2803"/>
    <w:multiLevelType w:val="hybridMultilevel"/>
    <w:tmpl w:val="B520126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9">
    <w:nsid w:val="6736409F"/>
    <w:multiLevelType w:val="hybridMultilevel"/>
    <w:tmpl w:val="349A6668"/>
    <w:lvl w:ilvl="0" w:tplc="04050017">
      <w:start w:val="1"/>
      <w:numFmt w:val="lowerLetter"/>
      <w:lvlText w:val="%1)"/>
      <w:lvlJc w:val="left"/>
      <w:pPr>
        <w:ind w:left="720" w:hanging="360"/>
      </w:pPr>
      <w:rPr>
        <w:rFonts w:hint="default"/>
        <w:b w:val="0"/>
        <w:bCs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0">
    <w:nsid w:val="708E4968"/>
    <w:multiLevelType w:val="hybridMultilevel"/>
    <w:tmpl w:val="BC0241E8"/>
    <w:lvl w:ilvl="0" w:tplc="F4922394">
      <w:start w:val="1"/>
      <w:numFmt w:val="bullet"/>
      <w:lvlText w:val=""/>
      <w:lvlJc w:val="left"/>
      <w:pPr>
        <w:ind w:left="720" w:hanging="360"/>
      </w:pPr>
      <w:rPr>
        <w:rFonts w:ascii="Symbol" w:hAnsi="Symbol" w:cs="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Wingdings" w:hint="default"/>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21">
    <w:nsid w:val="76880519"/>
    <w:multiLevelType w:val="hybridMultilevel"/>
    <w:tmpl w:val="9C3885B4"/>
    <w:lvl w:ilvl="0" w:tplc="0405001B">
      <w:start w:val="1"/>
      <w:numFmt w:val="lowerRoman"/>
      <w:lvlText w:val="%1."/>
      <w:lvlJc w:val="righ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2">
    <w:nsid w:val="789A6F48"/>
    <w:multiLevelType w:val="hybridMultilevel"/>
    <w:tmpl w:val="CC9E709E"/>
    <w:lvl w:ilvl="0" w:tplc="04050019">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abstractNumId w:val="12"/>
  </w:num>
  <w:num w:numId="2">
    <w:abstractNumId w:val="9"/>
  </w:num>
  <w:num w:numId="3">
    <w:abstractNumId w:val="7"/>
  </w:num>
  <w:num w:numId="4">
    <w:abstractNumId w:val="8"/>
  </w:num>
  <w:num w:numId="5">
    <w:abstractNumId w:val="2"/>
  </w:num>
  <w:num w:numId="6">
    <w:abstractNumId w:val="20"/>
  </w:num>
  <w:num w:numId="7">
    <w:abstractNumId w:val="3"/>
  </w:num>
  <w:num w:numId="8">
    <w:abstractNumId w:val="16"/>
  </w:num>
  <w:num w:numId="9">
    <w:abstractNumId w:val="3"/>
  </w:num>
  <w:num w:numId="10">
    <w:abstractNumId w:val="19"/>
  </w:num>
  <w:num w:numId="11">
    <w:abstractNumId w:val="3"/>
  </w:num>
  <w:num w:numId="12">
    <w:abstractNumId w:val="3"/>
  </w:num>
  <w:num w:numId="13">
    <w:abstractNumId w:val="21"/>
  </w:num>
  <w:num w:numId="14">
    <w:abstractNumId w:val="10"/>
  </w:num>
  <w:num w:numId="15">
    <w:abstractNumId w:val="3"/>
  </w:num>
  <w:num w:numId="16">
    <w:abstractNumId w:val="3"/>
  </w:num>
  <w:num w:numId="17">
    <w:abstractNumId w:val="3"/>
  </w:num>
  <w:num w:numId="18">
    <w:abstractNumId w:val="4"/>
  </w:num>
  <w:num w:numId="19">
    <w:abstractNumId w:val="3"/>
  </w:num>
  <w:num w:numId="20">
    <w:abstractNumId w:val="3"/>
  </w:num>
  <w:num w:numId="21">
    <w:abstractNumId w:val="3"/>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13"/>
  </w:num>
  <w:num w:numId="30">
    <w:abstractNumId w:val="18"/>
  </w:num>
  <w:num w:numId="31">
    <w:abstractNumId w:val="14"/>
  </w:num>
  <w:num w:numId="32">
    <w:abstractNumId w:val="6"/>
  </w:num>
  <w:num w:numId="33">
    <w:abstractNumId w:val="3"/>
  </w:num>
  <w:num w:numId="34">
    <w:abstractNumId w:val="15"/>
  </w:num>
  <w:num w:numId="3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num>
  <w:num w:numId="37">
    <w:abstractNumId w:val="11"/>
  </w:num>
  <w:num w:numId="38">
    <w:abstractNumId w:val="3"/>
  </w:num>
  <w:num w:numId="39">
    <w:abstractNumId w:val="0"/>
  </w:num>
  <w:num w:numId="40">
    <w:abstractNumId w:val="3"/>
  </w:num>
  <w:num w:numId="41">
    <w:abstractNumId w:val="22"/>
  </w:num>
  <w:num w:numId="42">
    <w:abstractNumId w:val="17"/>
  </w:num>
  <w:num w:numId="43">
    <w:abstractNumId w:val="3"/>
  </w:num>
  <w:num w:numId="44">
    <w:abstractNumId w:val="3"/>
  </w:num>
  <w:num w:numId="45">
    <w:abstractNumId w:val="3"/>
  </w:num>
  <w:num w:numId="4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9"/>
  <w:hyphenationZone w:val="425"/>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90278"/>
    <w:rsid w:val="0000048D"/>
    <w:rsid w:val="00001E76"/>
    <w:rsid w:val="00002324"/>
    <w:rsid w:val="000142ED"/>
    <w:rsid w:val="000177B7"/>
    <w:rsid w:val="00021CEE"/>
    <w:rsid w:val="00022D0B"/>
    <w:rsid w:val="0002421A"/>
    <w:rsid w:val="000246B7"/>
    <w:rsid w:val="000260FC"/>
    <w:rsid w:val="00026F61"/>
    <w:rsid w:val="0002706A"/>
    <w:rsid w:val="0002745A"/>
    <w:rsid w:val="00027CC1"/>
    <w:rsid w:val="00035B1B"/>
    <w:rsid w:val="000373A7"/>
    <w:rsid w:val="000421F6"/>
    <w:rsid w:val="00052380"/>
    <w:rsid w:val="00053A62"/>
    <w:rsid w:val="00056039"/>
    <w:rsid w:val="00057ECA"/>
    <w:rsid w:val="00060EF0"/>
    <w:rsid w:val="00061A63"/>
    <w:rsid w:val="00061F1D"/>
    <w:rsid w:val="00063487"/>
    <w:rsid w:val="000642B9"/>
    <w:rsid w:val="00071A57"/>
    <w:rsid w:val="00075A90"/>
    <w:rsid w:val="000855D1"/>
    <w:rsid w:val="00085B8A"/>
    <w:rsid w:val="00085D1E"/>
    <w:rsid w:val="00090278"/>
    <w:rsid w:val="00092090"/>
    <w:rsid w:val="000923C1"/>
    <w:rsid w:val="000A0277"/>
    <w:rsid w:val="000A282E"/>
    <w:rsid w:val="000A5F56"/>
    <w:rsid w:val="000B4456"/>
    <w:rsid w:val="000B5F49"/>
    <w:rsid w:val="000C5AE7"/>
    <w:rsid w:val="000C65AB"/>
    <w:rsid w:val="000D17B7"/>
    <w:rsid w:val="000D2D1C"/>
    <w:rsid w:val="000D3090"/>
    <w:rsid w:val="000D4E08"/>
    <w:rsid w:val="000D5633"/>
    <w:rsid w:val="000D7890"/>
    <w:rsid w:val="000E072B"/>
    <w:rsid w:val="000E77CB"/>
    <w:rsid w:val="0010012E"/>
    <w:rsid w:val="001001BB"/>
    <w:rsid w:val="0010048D"/>
    <w:rsid w:val="00100B0C"/>
    <w:rsid w:val="001033F6"/>
    <w:rsid w:val="00104CC7"/>
    <w:rsid w:val="00111149"/>
    <w:rsid w:val="00112883"/>
    <w:rsid w:val="001154E2"/>
    <w:rsid w:val="00117F57"/>
    <w:rsid w:val="00123FB9"/>
    <w:rsid w:val="00130288"/>
    <w:rsid w:val="001331BD"/>
    <w:rsid w:val="001370E2"/>
    <w:rsid w:val="0014330E"/>
    <w:rsid w:val="00144F93"/>
    <w:rsid w:val="00146A4C"/>
    <w:rsid w:val="00146F1A"/>
    <w:rsid w:val="00156463"/>
    <w:rsid w:val="001567F6"/>
    <w:rsid w:val="00157DCF"/>
    <w:rsid w:val="00165435"/>
    <w:rsid w:val="00165F01"/>
    <w:rsid w:val="00167023"/>
    <w:rsid w:val="0017293A"/>
    <w:rsid w:val="00174982"/>
    <w:rsid w:val="0017577D"/>
    <w:rsid w:val="001809CA"/>
    <w:rsid w:val="00181DCD"/>
    <w:rsid w:val="00185BCC"/>
    <w:rsid w:val="001A110F"/>
    <w:rsid w:val="001A20D4"/>
    <w:rsid w:val="001A5F0F"/>
    <w:rsid w:val="001B0251"/>
    <w:rsid w:val="001B1143"/>
    <w:rsid w:val="001B5901"/>
    <w:rsid w:val="001B79D6"/>
    <w:rsid w:val="001C1581"/>
    <w:rsid w:val="001C2783"/>
    <w:rsid w:val="001C3F86"/>
    <w:rsid w:val="001E281E"/>
    <w:rsid w:val="001E4DC6"/>
    <w:rsid w:val="001E4EED"/>
    <w:rsid w:val="001F0525"/>
    <w:rsid w:val="001F0D7E"/>
    <w:rsid w:val="001F119E"/>
    <w:rsid w:val="001F4C45"/>
    <w:rsid w:val="001F7346"/>
    <w:rsid w:val="002027A3"/>
    <w:rsid w:val="00205C7F"/>
    <w:rsid w:val="0021582A"/>
    <w:rsid w:val="002160FA"/>
    <w:rsid w:val="00216552"/>
    <w:rsid w:val="00222055"/>
    <w:rsid w:val="00222613"/>
    <w:rsid w:val="0022295D"/>
    <w:rsid w:val="00224BDF"/>
    <w:rsid w:val="00227334"/>
    <w:rsid w:val="00231AC4"/>
    <w:rsid w:val="00234488"/>
    <w:rsid w:val="00235CAC"/>
    <w:rsid w:val="00237D24"/>
    <w:rsid w:val="002402F8"/>
    <w:rsid w:val="00243A9B"/>
    <w:rsid w:val="00246EB3"/>
    <w:rsid w:val="002523C2"/>
    <w:rsid w:val="00254787"/>
    <w:rsid w:val="00256F18"/>
    <w:rsid w:val="00267E0D"/>
    <w:rsid w:val="0027026F"/>
    <w:rsid w:val="00270FDA"/>
    <w:rsid w:val="00275702"/>
    <w:rsid w:val="00276880"/>
    <w:rsid w:val="00286286"/>
    <w:rsid w:val="00290757"/>
    <w:rsid w:val="00290FE0"/>
    <w:rsid w:val="002925B8"/>
    <w:rsid w:val="0029492B"/>
    <w:rsid w:val="0029521C"/>
    <w:rsid w:val="0029569C"/>
    <w:rsid w:val="002A1693"/>
    <w:rsid w:val="002A2DDB"/>
    <w:rsid w:val="002A37C3"/>
    <w:rsid w:val="002A3BF3"/>
    <w:rsid w:val="002A5CED"/>
    <w:rsid w:val="002A5CEE"/>
    <w:rsid w:val="002A6D1D"/>
    <w:rsid w:val="002A7823"/>
    <w:rsid w:val="002B6E4A"/>
    <w:rsid w:val="002C08B6"/>
    <w:rsid w:val="002C3223"/>
    <w:rsid w:val="002C3777"/>
    <w:rsid w:val="002D0241"/>
    <w:rsid w:val="002D110C"/>
    <w:rsid w:val="002D74BF"/>
    <w:rsid w:val="002E1972"/>
    <w:rsid w:val="002E212C"/>
    <w:rsid w:val="002E37E8"/>
    <w:rsid w:val="002E408E"/>
    <w:rsid w:val="002E4A65"/>
    <w:rsid w:val="002E50F9"/>
    <w:rsid w:val="002E5371"/>
    <w:rsid w:val="002E5D46"/>
    <w:rsid w:val="002E6016"/>
    <w:rsid w:val="002F26CA"/>
    <w:rsid w:val="002F2AF7"/>
    <w:rsid w:val="002F3DA3"/>
    <w:rsid w:val="002F4A1B"/>
    <w:rsid w:val="002F7FD8"/>
    <w:rsid w:val="00305D0C"/>
    <w:rsid w:val="0030610A"/>
    <w:rsid w:val="00307518"/>
    <w:rsid w:val="00307FA7"/>
    <w:rsid w:val="00311AB2"/>
    <w:rsid w:val="0031792E"/>
    <w:rsid w:val="00321596"/>
    <w:rsid w:val="00321A7E"/>
    <w:rsid w:val="003258EB"/>
    <w:rsid w:val="00325EFE"/>
    <w:rsid w:val="003264B0"/>
    <w:rsid w:val="00326A18"/>
    <w:rsid w:val="00335441"/>
    <w:rsid w:val="00335C6B"/>
    <w:rsid w:val="00335CF6"/>
    <w:rsid w:val="00337689"/>
    <w:rsid w:val="003378FE"/>
    <w:rsid w:val="003449EE"/>
    <w:rsid w:val="00346846"/>
    <w:rsid w:val="00350289"/>
    <w:rsid w:val="003506E5"/>
    <w:rsid w:val="00351F33"/>
    <w:rsid w:val="00356364"/>
    <w:rsid w:val="003569A7"/>
    <w:rsid w:val="00356A09"/>
    <w:rsid w:val="00360257"/>
    <w:rsid w:val="0036397D"/>
    <w:rsid w:val="00367900"/>
    <w:rsid w:val="00370AEE"/>
    <w:rsid w:val="00383EEF"/>
    <w:rsid w:val="00393B82"/>
    <w:rsid w:val="00397D9B"/>
    <w:rsid w:val="003A5DFC"/>
    <w:rsid w:val="003A7D60"/>
    <w:rsid w:val="003B4389"/>
    <w:rsid w:val="003B5551"/>
    <w:rsid w:val="003B6646"/>
    <w:rsid w:val="003C1E0A"/>
    <w:rsid w:val="003D1171"/>
    <w:rsid w:val="003D5883"/>
    <w:rsid w:val="003D6413"/>
    <w:rsid w:val="003D79AC"/>
    <w:rsid w:val="003E4880"/>
    <w:rsid w:val="003E4F8C"/>
    <w:rsid w:val="003E52A1"/>
    <w:rsid w:val="003E5B7B"/>
    <w:rsid w:val="003E74A7"/>
    <w:rsid w:val="003E7FF5"/>
    <w:rsid w:val="003F0A6C"/>
    <w:rsid w:val="003F5433"/>
    <w:rsid w:val="003F5FEC"/>
    <w:rsid w:val="00400322"/>
    <w:rsid w:val="004019B5"/>
    <w:rsid w:val="00403247"/>
    <w:rsid w:val="0041444C"/>
    <w:rsid w:val="00414AA6"/>
    <w:rsid w:val="00414F18"/>
    <w:rsid w:val="00415DFA"/>
    <w:rsid w:val="0041641A"/>
    <w:rsid w:val="00422EFE"/>
    <w:rsid w:val="00424FD3"/>
    <w:rsid w:val="0042523F"/>
    <w:rsid w:val="00427798"/>
    <w:rsid w:val="004309A4"/>
    <w:rsid w:val="00433431"/>
    <w:rsid w:val="00434189"/>
    <w:rsid w:val="004351C1"/>
    <w:rsid w:val="00445582"/>
    <w:rsid w:val="00447879"/>
    <w:rsid w:val="0045128E"/>
    <w:rsid w:val="004514E6"/>
    <w:rsid w:val="00454ED3"/>
    <w:rsid w:val="00460177"/>
    <w:rsid w:val="00461060"/>
    <w:rsid w:val="00467BA5"/>
    <w:rsid w:val="00470887"/>
    <w:rsid w:val="004732F4"/>
    <w:rsid w:val="00476300"/>
    <w:rsid w:val="004777EA"/>
    <w:rsid w:val="00477819"/>
    <w:rsid w:val="00483774"/>
    <w:rsid w:val="00483A89"/>
    <w:rsid w:val="00486376"/>
    <w:rsid w:val="00492DC8"/>
    <w:rsid w:val="00495CAD"/>
    <w:rsid w:val="00497EEB"/>
    <w:rsid w:val="00497F08"/>
    <w:rsid w:val="004A144E"/>
    <w:rsid w:val="004A34FA"/>
    <w:rsid w:val="004A4962"/>
    <w:rsid w:val="004A6100"/>
    <w:rsid w:val="004B2779"/>
    <w:rsid w:val="004B42F6"/>
    <w:rsid w:val="004C4047"/>
    <w:rsid w:val="004C4130"/>
    <w:rsid w:val="004C7B97"/>
    <w:rsid w:val="004D4867"/>
    <w:rsid w:val="004D54C4"/>
    <w:rsid w:val="004E06DC"/>
    <w:rsid w:val="004E0852"/>
    <w:rsid w:val="004E2373"/>
    <w:rsid w:val="004E32E2"/>
    <w:rsid w:val="004F2232"/>
    <w:rsid w:val="004F6A83"/>
    <w:rsid w:val="0050234E"/>
    <w:rsid w:val="00502ED9"/>
    <w:rsid w:val="00512A98"/>
    <w:rsid w:val="00514554"/>
    <w:rsid w:val="00517233"/>
    <w:rsid w:val="00520FA5"/>
    <w:rsid w:val="005246E1"/>
    <w:rsid w:val="00524E07"/>
    <w:rsid w:val="005251B3"/>
    <w:rsid w:val="00526F4F"/>
    <w:rsid w:val="005271D7"/>
    <w:rsid w:val="00527B87"/>
    <w:rsid w:val="005315CC"/>
    <w:rsid w:val="00537BCD"/>
    <w:rsid w:val="005405EA"/>
    <w:rsid w:val="00544FDB"/>
    <w:rsid w:val="00546A56"/>
    <w:rsid w:val="00552C1C"/>
    <w:rsid w:val="00553D82"/>
    <w:rsid w:val="00554CF8"/>
    <w:rsid w:val="00556553"/>
    <w:rsid w:val="00565BD3"/>
    <w:rsid w:val="0056698D"/>
    <w:rsid w:val="00575292"/>
    <w:rsid w:val="0057786B"/>
    <w:rsid w:val="00582951"/>
    <w:rsid w:val="00583798"/>
    <w:rsid w:val="00585E45"/>
    <w:rsid w:val="005870CB"/>
    <w:rsid w:val="0059129E"/>
    <w:rsid w:val="005963C4"/>
    <w:rsid w:val="00597C77"/>
    <w:rsid w:val="005A597C"/>
    <w:rsid w:val="005A6C40"/>
    <w:rsid w:val="005A7BA9"/>
    <w:rsid w:val="005C00BF"/>
    <w:rsid w:val="005C31A6"/>
    <w:rsid w:val="005C7CE9"/>
    <w:rsid w:val="005E242D"/>
    <w:rsid w:val="005F5FE5"/>
    <w:rsid w:val="005F73BA"/>
    <w:rsid w:val="0060314F"/>
    <w:rsid w:val="006075EB"/>
    <w:rsid w:val="00610102"/>
    <w:rsid w:val="0061134A"/>
    <w:rsid w:val="0061330A"/>
    <w:rsid w:val="00613DB2"/>
    <w:rsid w:val="00621384"/>
    <w:rsid w:val="00624500"/>
    <w:rsid w:val="0062477D"/>
    <w:rsid w:val="00624E56"/>
    <w:rsid w:val="006257C4"/>
    <w:rsid w:val="00626AD0"/>
    <w:rsid w:val="0062751B"/>
    <w:rsid w:val="00630AC5"/>
    <w:rsid w:val="0063383A"/>
    <w:rsid w:val="006345E6"/>
    <w:rsid w:val="0064421D"/>
    <w:rsid w:val="006444B6"/>
    <w:rsid w:val="0065141A"/>
    <w:rsid w:val="00652412"/>
    <w:rsid w:val="006527BD"/>
    <w:rsid w:val="00653CC7"/>
    <w:rsid w:val="00656313"/>
    <w:rsid w:val="006676A2"/>
    <w:rsid w:val="00681979"/>
    <w:rsid w:val="00681B55"/>
    <w:rsid w:val="00697A30"/>
    <w:rsid w:val="006A1CE7"/>
    <w:rsid w:val="006A1D0F"/>
    <w:rsid w:val="006B6767"/>
    <w:rsid w:val="006B78BF"/>
    <w:rsid w:val="006B79B3"/>
    <w:rsid w:val="006C2DED"/>
    <w:rsid w:val="006C7A83"/>
    <w:rsid w:val="006D350B"/>
    <w:rsid w:val="006D4005"/>
    <w:rsid w:val="006D44BF"/>
    <w:rsid w:val="006D4868"/>
    <w:rsid w:val="006D6ECC"/>
    <w:rsid w:val="006D7C79"/>
    <w:rsid w:val="006E2B81"/>
    <w:rsid w:val="006E40C7"/>
    <w:rsid w:val="006E441E"/>
    <w:rsid w:val="006E6E3D"/>
    <w:rsid w:val="006F0759"/>
    <w:rsid w:val="006F0DC1"/>
    <w:rsid w:val="006F6501"/>
    <w:rsid w:val="006F73A9"/>
    <w:rsid w:val="00706DA8"/>
    <w:rsid w:val="00710827"/>
    <w:rsid w:val="00711BA3"/>
    <w:rsid w:val="00712251"/>
    <w:rsid w:val="00717445"/>
    <w:rsid w:val="00721722"/>
    <w:rsid w:val="0072388F"/>
    <w:rsid w:val="00725703"/>
    <w:rsid w:val="00726609"/>
    <w:rsid w:val="00727CEF"/>
    <w:rsid w:val="007318AD"/>
    <w:rsid w:val="00732058"/>
    <w:rsid w:val="00734E10"/>
    <w:rsid w:val="00735497"/>
    <w:rsid w:val="00735EEE"/>
    <w:rsid w:val="00744C05"/>
    <w:rsid w:val="007536F6"/>
    <w:rsid w:val="0075387A"/>
    <w:rsid w:val="00757DF1"/>
    <w:rsid w:val="00762511"/>
    <w:rsid w:val="00765AFC"/>
    <w:rsid w:val="00770528"/>
    <w:rsid w:val="007722EC"/>
    <w:rsid w:val="007751EB"/>
    <w:rsid w:val="007761A7"/>
    <w:rsid w:val="00776A22"/>
    <w:rsid w:val="0078339D"/>
    <w:rsid w:val="007846CB"/>
    <w:rsid w:val="00784C6C"/>
    <w:rsid w:val="00792A29"/>
    <w:rsid w:val="00793EFF"/>
    <w:rsid w:val="0079444E"/>
    <w:rsid w:val="00794BE9"/>
    <w:rsid w:val="0079625B"/>
    <w:rsid w:val="007A2E0B"/>
    <w:rsid w:val="007A5B23"/>
    <w:rsid w:val="007A7444"/>
    <w:rsid w:val="007B0392"/>
    <w:rsid w:val="007B0F34"/>
    <w:rsid w:val="007B2450"/>
    <w:rsid w:val="007B401F"/>
    <w:rsid w:val="007B4D21"/>
    <w:rsid w:val="007B6D66"/>
    <w:rsid w:val="007B7690"/>
    <w:rsid w:val="007C1E8B"/>
    <w:rsid w:val="007C33C7"/>
    <w:rsid w:val="007C4048"/>
    <w:rsid w:val="007D0776"/>
    <w:rsid w:val="007D5CD3"/>
    <w:rsid w:val="007E0F9A"/>
    <w:rsid w:val="007E178F"/>
    <w:rsid w:val="007E4571"/>
    <w:rsid w:val="007E742E"/>
    <w:rsid w:val="007E762E"/>
    <w:rsid w:val="007E7CAA"/>
    <w:rsid w:val="007F03E1"/>
    <w:rsid w:val="007F0956"/>
    <w:rsid w:val="007F13A7"/>
    <w:rsid w:val="0081408D"/>
    <w:rsid w:val="00814B50"/>
    <w:rsid w:val="00817953"/>
    <w:rsid w:val="00817E6E"/>
    <w:rsid w:val="00820A4C"/>
    <w:rsid w:val="008214FE"/>
    <w:rsid w:val="00821A38"/>
    <w:rsid w:val="00822EF7"/>
    <w:rsid w:val="00831A1B"/>
    <w:rsid w:val="00834884"/>
    <w:rsid w:val="00835814"/>
    <w:rsid w:val="00836C73"/>
    <w:rsid w:val="00843572"/>
    <w:rsid w:val="00843FFB"/>
    <w:rsid w:val="00844109"/>
    <w:rsid w:val="00846593"/>
    <w:rsid w:val="00852EC2"/>
    <w:rsid w:val="0085711E"/>
    <w:rsid w:val="0086386C"/>
    <w:rsid w:val="008644BB"/>
    <w:rsid w:val="00866E0E"/>
    <w:rsid w:val="00874871"/>
    <w:rsid w:val="00876B04"/>
    <w:rsid w:val="008822FC"/>
    <w:rsid w:val="0089272B"/>
    <w:rsid w:val="008A21CF"/>
    <w:rsid w:val="008A3961"/>
    <w:rsid w:val="008A5E4D"/>
    <w:rsid w:val="008A6690"/>
    <w:rsid w:val="008B0DFA"/>
    <w:rsid w:val="008B2522"/>
    <w:rsid w:val="008B3270"/>
    <w:rsid w:val="008B4137"/>
    <w:rsid w:val="008B6FDF"/>
    <w:rsid w:val="008B7641"/>
    <w:rsid w:val="008B7E45"/>
    <w:rsid w:val="008C42F9"/>
    <w:rsid w:val="008C743B"/>
    <w:rsid w:val="008C777B"/>
    <w:rsid w:val="008D4734"/>
    <w:rsid w:val="008D63FB"/>
    <w:rsid w:val="008E0B8D"/>
    <w:rsid w:val="008E4BB5"/>
    <w:rsid w:val="008E6FDD"/>
    <w:rsid w:val="008E70EB"/>
    <w:rsid w:val="008F15DF"/>
    <w:rsid w:val="008F1E2E"/>
    <w:rsid w:val="008F2422"/>
    <w:rsid w:val="008F46A8"/>
    <w:rsid w:val="008F5483"/>
    <w:rsid w:val="008F70E5"/>
    <w:rsid w:val="0090151D"/>
    <w:rsid w:val="00902565"/>
    <w:rsid w:val="00907316"/>
    <w:rsid w:val="00914C9D"/>
    <w:rsid w:val="00915D43"/>
    <w:rsid w:val="00916694"/>
    <w:rsid w:val="00921371"/>
    <w:rsid w:val="00921ECB"/>
    <w:rsid w:val="009339C6"/>
    <w:rsid w:val="009342AD"/>
    <w:rsid w:val="00935D60"/>
    <w:rsid w:val="00936305"/>
    <w:rsid w:val="00941800"/>
    <w:rsid w:val="00942043"/>
    <w:rsid w:val="00943768"/>
    <w:rsid w:val="00950258"/>
    <w:rsid w:val="009505EE"/>
    <w:rsid w:val="00950C4E"/>
    <w:rsid w:val="0095136C"/>
    <w:rsid w:val="009525BB"/>
    <w:rsid w:val="0095687A"/>
    <w:rsid w:val="00956EFC"/>
    <w:rsid w:val="009644B9"/>
    <w:rsid w:val="00965B53"/>
    <w:rsid w:val="00967E14"/>
    <w:rsid w:val="009766D7"/>
    <w:rsid w:val="009813FC"/>
    <w:rsid w:val="00990C48"/>
    <w:rsid w:val="00990D65"/>
    <w:rsid w:val="00991417"/>
    <w:rsid w:val="00996D93"/>
    <w:rsid w:val="009A69FB"/>
    <w:rsid w:val="009B2550"/>
    <w:rsid w:val="009B2C1A"/>
    <w:rsid w:val="009B6108"/>
    <w:rsid w:val="009B6380"/>
    <w:rsid w:val="009C00EC"/>
    <w:rsid w:val="009C56CE"/>
    <w:rsid w:val="009C7BCB"/>
    <w:rsid w:val="009D063F"/>
    <w:rsid w:val="009D1007"/>
    <w:rsid w:val="009D6F41"/>
    <w:rsid w:val="009E1885"/>
    <w:rsid w:val="009E194C"/>
    <w:rsid w:val="009E296E"/>
    <w:rsid w:val="009E296F"/>
    <w:rsid w:val="009E309D"/>
    <w:rsid w:val="009E411B"/>
    <w:rsid w:val="009E41EA"/>
    <w:rsid w:val="009E4B01"/>
    <w:rsid w:val="009E56F2"/>
    <w:rsid w:val="009E68E6"/>
    <w:rsid w:val="009F5BC9"/>
    <w:rsid w:val="00A02BFA"/>
    <w:rsid w:val="00A039CF"/>
    <w:rsid w:val="00A0700D"/>
    <w:rsid w:val="00A11297"/>
    <w:rsid w:val="00A13E37"/>
    <w:rsid w:val="00A21077"/>
    <w:rsid w:val="00A21285"/>
    <w:rsid w:val="00A21E28"/>
    <w:rsid w:val="00A22912"/>
    <w:rsid w:val="00A24249"/>
    <w:rsid w:val="00A27379"/>
    <w:rsid w:val="00A3069C"/>
    <w:rsid w:val="00A30ADD"/>
    <w:rsid w:val="00A3548E"/>
    <w:rsid w:val="00A37D49"/>
    <w:rsid w:val="00A37F5F"/>
    <w:rsid w:val="00A41600"/>
    <w:rsid w:val="00A41AD4"/>
    <w:rsid w:val="00A512E0"/>
    <w:rsid w:val="00A52095"/>
    <w:rsid w:val="00A53383"/>
    <w:rsid w:val="00A53EE5"/>
    <w:rsid w:val="00A5470F"/>
    <w:rsid w:val="00A61341"/>
    <w:rsid w:val="00A638D9"/>
    <w:rsid w:val="00A63D53"/>
    <w:rsid w:val="00A733FE"/>
    <w:rsid w:val="00A75E04"/>
    <w:rsid w:val="00A7667A"/>
    <w:rsid w:val="00A7770D"/>
    <w:rsid w:val="00A83897"/>
    <w:rsid w:val="00A92FC5"/>
    <w:rsid w:val="00AA0439"/>
    <w:rsid w:val="00AA46C7"/>
    <w:rsid w:val="00AA4955"/>
    <w:rsid w:val="00AB1C29"/>
    <w:rsid w:val="00AB32CE"/>
    <w:rsid w:val="00AC1AFA"/>
    <w:rsid w:val="00AC225D"/>
    <w:rsid w:val="00AC3769"/>
    <w:rsid w:val="00AC39DC"/>
    <w:rsid w:val="00AC48DE"/>
    <w:rsid w:val="00AE1637"/>
    <w:rsid w:val="00AE321D"/>
    <w:rsid w:val="00AE5155"/>
    <w:rsid w:val="00AF4948"/>
    <w:rsid w:val="00B004E7"/>
    <w:rsid w:val="00B00555"/>
    <w:rsid w:val="00B00BCB"/>
    <w:rsid w:val="00B02376"/>
    <w:rsid w:val="00B0337E"/>
    <w:rsid w:val="00B0420D"/>
    <w:rsid w:val="00B056DF"/>
    <w:rsid w:val="00B05E54"/>
    <w:rsid w:val="00B06548"/>
    <w:rsid w:val="00B12633"/>
    <w:rsid w:val="00B15B7C"/>
    <w:rsid w:val="00B21A74"/>
    <w:rsid w:val="00B22FB8"/>
    <w:rsid w:val="00B25901"/>
    <w:rsid w:val="00B25C56"/>
    <w:rsid w:val="00B26C67"/>
    <w:rsid w:val="00B2751C"/>
    <w:rsid w:val="00B303DB"/>
    <w:rsid w:val="00B31469"/>
    <w:rsid w:val="00B31AAD"/>
    <w:rsid w:val="00B369EB"/>
    <w:rsid w:val="00B374AD"/>
    <w:rsid w:val="00B44BAE"/>
    <w:rsid w:val="00B45DE5"/>
    <w:rsid w:val="00B46E91"/>
    <w:rsid w:val="00B4709F"/>
    <w:rsid w:val="00B51061"/>
    <w:rsid w:val="00B52F3A"/>
    <w:rsid w:val="00B57907"/>
    <w:rsid w:val="00B6471C"/>
    <w:rsid w:val="00B66734"/>
    <w:rsid w:val="00B67514"/>
    <w:rsid w:val="00B67E37"/>
    <w:rsid w:val="00B716A4"/>
    <w:rsid w:val="00B7207C"/>
    <w:rsid w:val="00B72917"/>
    <w:rsid w:val="00B72F7F"/>
    <w:rsid w:val="00B7579A"/>
    <w:rsid w:val="00B819B2"/>
    <w:rsid w:val="00B93872"/>
    <w:rsid w:val="00B9396C"/>
    <w:rsid w:val="00B95523"/>
    <w:rsid w:val="00BA2341"/>
    <w:rsid w:val="00BA37A5"/>
    <w:rsid w:val="00BA4B8D"/>
    <w:rsid w:val="00BA4F3D"/>
    <w:rsid w:val="00BB13AC"/>
    <w:rsid w:val="00BB1D59"/>
    <w:rsid w:val="00BB6A4A"/>
    <w:rsid w:val="00BC0686"/>
    <w:rsid w:val="00BC0E41"/>
    <w:rsid w:val="00BC1BA8"/>
    <w:rsid w:val="00BC2B79"/>
    <w:rsid w:val="00BD06B2"/>
    <w:rsid w:val="00BD07B0"/>
    <w:rsid w:val="00BD4A7B"/>
    <w:rsid w:val="00BD6380"/>
    <w:rsid w:val="00BE0E53"/>
    <w:rsid w:val="00BE2C42"/>
    <w:rsid w:val="00BE437C"/>
    <w:rsid w:val="00BE690B"/>
    <w:rsid w:val="00BE74CC"/>
    <w:rsid w:val="00BF17D6"/>
    <w:rsid w:val="00C017AB"/>
    <w:rsid w:val="00C02B07"/>
    <w:rsid w:val="00C02BF4"/>
    <w:rsid w:val="00C032B2"/>
    <w:rsid w:val="00C073D5"/>
    <w:rsid w:val="00C100F0"/>
    <w:rsid w:val="00C14297"/>
    <w:rsid w:val="00C164D2"/>
    <w:rsid w:val="00C165C0"/>
    <w:rsid w:val="00C22114"/>
    <w:rsid w:val="00C236E4"/>
    <w:rsid w:val="00C261DC"/>
    <w:rsid w:val="00C2758A"/>
    <w:rsid w:val="00C30FA6"/>
    <w:rsid w:val="00C310E6"/>
    <w:rsid w:val="00C31C2A"/>
    <w:rsid w:val="00C322EE"/>
    <w:rsid w:val="00C34E2E"/>
    <w:rsid w:val="00C4087F"/>
    <w:rsid w:val="00C42BAB"/>
    <w:rsid w:val="00C43C2A"/>
    <w:rsid w:val="00C43CEB"/>
    <w:rsid w:val="00C47515"/>
    <w:rsid w:val="00C5592B"/>
    <w:rsid w:val="00C6511A"/>
    <w:rsid w:val="00C658B4"/>
    <w:rsid w:val="00C65912"/>
    <w:rsid w:val="00C667B0"/>
    <w:rsid w:val="00C6783B"/>
    <w:rsid w:val="00C703BA"/>
    <w:rsid w:val="00C708A1"/>
    <w:rsid w:val="00C71A97"/>
    <w:rsid w:val="00C81ABD"/>
    <w:rsid w:val="00C82AA9"/>
    <w:rsid w:val="00C86E9C"/>
    <w:rsid w:val="00C90597"/>
    <w:rsid w:val="00C90BDB"/>
    <w:rsid w:val="00C92FB7"/>
    <w:rsid w:val="00C9302C"/>
    <w:rsid w:val="00CA33FC"/>
    <w:rsid w:val="00CA54F1"/>
    <w:rsid w:val="00CB603F"/>
    <w:rsid w:val="00CC08FC"/>
    <w:rsid w:val="00CC1DEB"/>
    <w:rsid w:val="00CC2CAA"/>
    <w:rsid w:val="00CC4E39"/>
    <w:rsid w:val="00CC671E"/>
    <w:rsid w:val="00CD097E"/>
    <w:rsid w:val="00CD1362"/>
    <w:rsid w:val="00CD184C"/>
    <w:rsid w:val="00CD52F6"/>
    <w:rsid w:val="00CE1513"/>
    <w:rsid w:val="00CE63CE"/>
    <w:rsid w:val="00CE7D65"/>
    <w:rsid w:val="00CF4D27"/>
    <w:rsid w:val="00CF58C0"/>
    <w:rsid w:val="00CF674B"/>
    <w:rsid w:val="00CF7539"/>
    <w:rsid w:val="00D0324D"/>
    <w:rsid w:val="00D10571"/>
    <w:rsid w:val="00D10B00"/>
    <w:rsid w:val="00D10CC2"/>
    <w:rsid w:val="00D11044"/>
    <w:rsid w:val="00D133C3"/>
    <w:rsid w:val="00D13AA3"/>
    <w:rsid w:val="00D17A4F"/>
    <w:rsid w:val="00D211E4"/>
    <w:rsid w:val="00D2305B"/>
    <w:rsid w:val="00D248BF"/>
    <w:rsid w:val="00D24C0B"/>
    <w:rsid w:val="00D27268"/>
    <w:rsid w:val="00D341AB"/>
    <w:rsid w:val="00D34254"/>
    <w:rsid w:val="00D37098"/>
    <w:rsid w:val="00D40012"/>
    <w:rsid w:val="00D44CBB"/>
    <w:rsid w:val="00D45B85"/>
    <w:rsid w:val="00D51FAE"/>
    <w:rsid w:val="00D53191"/>
    <w:rsid w:val="00D53723"/>
    <w:rsid w:val="00D54D38"/>
    <w:rsid w:val="00D56A6A"/>
    <w:rsid w:val="00D637C6"/>
    <w:rsid w:val="00D641EE"/>
    <w:rsid w:val="00D661BF"/>
    <w:rsid w:val="00D72222"/>
    <w:rsid w:val="00D75278"/>
    <w:rsid w:val="00D75339"/>
    <w:rsid w:val="00D819A0"/>
    <w:rsid w:val="00D82BD5"/>
    <w:rsid w:val="00D83CC6"/>
    <w:rsid w:val="00D919CC"/>
    <w:rsid w:val="00D9396D"/>
    <w:rsid w:val="00D949A2"/>
    <w:rsid w:val="00D9505F"/>
    <w:rsid w:val="00D968B7"/>
    <w:rsid w:val="00DA085E"/>
    <w:rsid w:val="00DA55B6"/>
    <w:rsid w:val="00DA5A12"/>
    <w:rsid w:val="00DB301C"/>
    <w:rsid w:val="00DC4BC5"/>
    <w:rsid w:val="00DD52A0"/>
    <w:rsid w:val="00DD57B1"/>
    <w:rsid w:val="00DE4882"/>
    <w:rsid w:val="00DF56F3"/>
    <w:rsid w:val="00E06339"/>
    <w:rsid w:val="00E07107"/>
    <w:rsid w:val="00E15C7F"/>
    <w:rsid w:val="00E201A9"/>
    <w:rsid w:val="00E25A5A"/>
    <w:rsid w:val="00E35B5D"/>
    <w:rsid w:val="00E45126"/>
    <w:rsid w:val="00E52458"/>
    <w:rsid w:val="00E526B4"/>
    <w:rsid w:val="00E54851"/>
    <w:rsid w:val="00E57811"/>
    <w:rsid w:val="00E57F89"/>
    <w:rsid w:val="00E60252"/>
    <w:rsid w:val="00E609C5"/>
    <w:rsid w:val="00E60F74"/>
    <w:rsid w:val="00E6259A"/>
    <w:rsid w:val="00E62CED"/>
    <w:rsid w:val="00E75802"/>
    <w:rsid w:val="00E81E9E"/>
    <w:rsid w:val="00E875D0"/>
    <w:rsid w:val="00E9159E"/>
    <w:rsid w:val="00E937F2"/>
    <w:rsid w:val="00E97294"/>
    <w:rsid w:val="00EA5B27"/>
    <w:rsid w:val="00EB1288"/>
    <w:rsid w:val="00EB646E"/>
    <w:rsid w:val="00EB6D86"/>
    <w:rsid w:val="00EB6F6F"/>
    <w:rsid w:val="00EC0657"/>
    <w:rsid w:val="00EC16C0"/>
    <w:rsid w:val="00EC178C"/>
    <w:rsid w:val="00EC3417"/>
    <w:rsid w:val="00EC657D"/>
    <w:rsid w:val="00EE54ED"/>
    <w:rsid w:val="00EE6697"/>
    <w:rsid w:val="00EE6752"/>
    <w:rsid w:val="00EE7E08"/>
    <w:rsid w:val="00EF2F34"/>
    <w:rsid w:val="00EF5113"/>
    <w:rsid w:val="00F01F37"/>
    <w:rsid w:val="00F0248C"/>
    <w:rsid w:val="00F06085"/>
    <w:rsid w:val="00F06A48"/>
    <w:rsid w:val="00F110C1"/>
    <w:rsid w:val="00F119FB"/>
    <w:rsid w:val="00F13F16"/>
    <w:rsid w:val="00F153AF"/>
    <w:rsid w:val="00F16ADA"/>
    <w:rsid w:val="00F17880"/>
    <w:rsid w:val="00F17BDD"/>
    <w:rsid w:val="00F20AA1"/>
    <w:rsid w:val="00F23BF1"/>
    <w:rsid w:val="00F313AF"/>
    <w:rsid w:val="00F35E66"/>
    <w:rsid w:val="00F37BC9"/>
    <w:rsid w:val="00F52F58"/>
    <w:rsid w:val="00F56B8A"/>
    <w:rsid w:val="00F6219F"/>
    <w:rsid w:val="00F6606C"/>
    <w:rsid w:val="00F72189"/>
    <w:rsid w:val="00F73764"/>
    <w:rsid w:val="00F74E10"/>
    <w:rsid w:val="00F7593E"/>
    <w:rsid w:val="00F76CBA"/>
    <w:rsid w:val="00F77ECC"/>
    <w:rsid w:val="00F80012"/>
    <w:rsid w:val="00F825E1"/>
    <w:rsid w:val="00F826CC"/>
    <w:rsid w:val="00F8356C"/>
    <w:rsid w:val="00F84C46"/>
    <w:rsid w:val="00F866F3"/>
    <w:rsid w:val="00F87E93"/>
    <w:rsid w:val="00F915A7"/>
    <w:rsid w:val="00F94072"/>
    <w:rsid w:val="00F95B8F"/>
    <w:rsid w:val="00F9689B"/>
    <w:rsid w:val="00F978BF"/>
    <w:rsid w:val="00FA0DA4"/>
    <w:rsid w:val="00FA4CB6"/>
    <w:rsid w:val="00FA531F"/>
    <w:rsid w:val="00FB383D"/>
    <w:rsid w:val="00FB684F"/>
    <w:rsid w:val="00FB6BFE"/>
    <w:rsid w:val="00FB6DDC"/>
    <w:rsid w:val="00FC2D59"/>
    <w:rsid w:val="00FD451E"/>
    <w:rsid w:val="00FD68B8"/>
    <w:rsid w:val="00FE198D"/>
    <w:rsid w:val="00FE3B6A"/>
    <w:rsid w:val="00FE56C7"/>
    <w:rsid w:val="00FE68C0"/>
    <w:rsid w:val="00FE7484"/>
    <w:rsid w:val="00FF5081"/>
    <w:rsid w:val="00FF6D91"/>
    <w:rsid w:val="00FF7BE7"/>
    <w:rsid w:val="00FF7D3A"/>
  </w:rsids>
  <m:mathPr>
    <m:mathFont m:val="Cambria Math"/>
    <m:brkBin m:val="before"/>
    <m:brkBinSub m:val="--"/>
    <m:smallFrac m:val="off"/>
    <m:dispDef/>
    <m:lMargin m:val="0"/>
    <m:rMargin m:val="0"/>
    <m:defJc m:val="centerGroup"/>
    <m:wrapIndent m:val="1440"/>
    <m:intLim m:val="subSup"/>
    <m:naryLim m:val="undOvr"/>
  </m:mathPr>
  <w:uiCompat97To2003/>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cs-CZ" w:eastAsia="cs-CZ"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B374AD"/>
    <w:pPr>
      <w:spacing w:before="100" w:after="200" w:line="276" w:lineRule="auto"/>
    </w:pPr>
    <w:rPr>
      <w:rFonts w:cs="Calibri"/>
      <w:sz w:val="20"/>
      <w:szCs w:val="20"/>
    </w:rPr>
  </w:style>
  <w:style w:type="paragraph" w:styleId="Heading1">
    <w:name w:val="heading 1"/>
    <w:basedOn w:val="Normal"/>
    <w:next w:val="Normal"/>
    <w:link w:val="Heading1Char"/>
    <w:uiPriority w:val="99"/>
    <w:qFormat/>
    <w:rsid w:val="00B374AD"/>
    <w:pPr>
      <w:numPr>
        <w:numId w:val="7"/>
      </w:numPr>
      <w:pBdr>
        <w:top w:val="single" w:sz="24" w:space="0" w:color="5B9BD5"/>
        <w:left w:val="single" w:sz="24" w:space="0" w:color="5B9BD5"/>
        <w:bottom w:val="single" w:sz="24" w:space="0" w:color="5B9BD5"/>
        <w:right w:val="single" w:sz="24" w:space="0" w:color="5B9BD5"/>
      </w:pBdr>
      <w:shd w:val="clear" w:color="auto" w:fill="5B9BD5"/>
      <w:spacing w:after="0"/>
      <w:outlineLvl w:val="0"/>
    </w:pPr>
    <w:rPr>
      <w:caps/>
      <w:color w:val="FFFFFF"/>
      <w:spacing w:val="15"/>
      <w:sz w:val="22"/>
      <w:szCs w:val="22"/>
    </w:rPr>
  </w:style>
  <w:style w:type="paragraph" w:styleId="Heading2">
    <w:name w:val="heading 2"/>
    <w:basedOn w:val="Normal"/>
    <w:next w:val="Normal"/>
    <w:link w:val="Heading2Char"/>
    <w:uiPriority w:val="99"/>
    <w:qFormat/>
    <w:rsid w:val="00B374AD"/>
    <w:pPr>
      <w:numPr>
        <w:ilvl w:val="1"/>
        <w:numId w:val="7"/>
      </w:numPr>
      <w:pBdr>
        <w:top w:val="single" w:sz="24" w:space="0" w:color="DEEAF6"/>
        <w:left w:val="single" w:sz="24" w:space="0" w:color="DEEAF6"/>
        <w:bottom w:val="single" w:sz="24" w:space="0" w:color="DEEAF6"/>
        <w:right w:val="single" w:sz="24" w:space="0" w:color="DEEAF6"/>
      </w:pBdr>
      <w:shd w:val="clear" w:color="auto" w:fill="DEEAF6"/>
      <w:spacing w:after="0"/>
      <w:outlineLvl w:val="1"/>
    </w:pPr>
    <w:rPr>
      <w:caps/>
      <w:spacing w:val="15"/>
    </w:rPr>
  </w:style>
  <w:style w:type="paragraph" w:styleId="Heading3">
    <w:name w:val="heading 3"/>
    <w:basedOn w:val="Normal"/>
    <w:next w:val="Normal"/>
    <w:link w:val="Heading3Char"/>
    <w:uiPriority w:val="99"/>
    <w:qFormat/>
    <w:rsid w:val="00B374AD"/>
    <w:pPr>
      <w:numPr>
        <w:ilvl w:val="2"/>
        <w:numId w:val="7"/>
      </w:numPr>
      <w:pBdr>
        <w:top w:val="single" w:sz="6" w:space="2" w:color="5B9BD5"/>
      </w:pBdr>
      <w:spacing w:before="300" w:after="0"/>
      <w:outlineLvl w:val="2"/>
    </w:pPr>
    <w:rPr>
      <w:caps/>
      <w:color w:val="1F4D78"/>
      <w:spacing w:val="15"/>
    </w:rPr>
  </w:style>
  <w:style w:type="paragraph" w:styleId="Heading4">
    <w:name w:val="heading 4"/>
    <w:basedOn w:val="Normal"/>
    <w:next w:val="Normal"/>
    <w:link w:val="Heading4Char"/>
    <w:uiPriority w:val="99"/>
    <w:qFormat/>
    <w:rsid w:val="00B374AD"/>
    <w:pPr>
      <w:numPr>
        <w:ilvl w:val="3"/>
        <w:numId w:val="7"/>
      </w:numPr>
      <w:pBdr>
        <w:top w:val="dotted" w:sz="6" w:space="2" w:color="5B9BD5"/>
      </w:pBdr>
      <w:spacing w:before="200" w:after="0"/>
      <w:outlineLvl w:val="3"/>
    </w:pPr>
    <w:rPr>
      <w:caps/>
      <w:color w:val="2E74B5"/>
      <w:spacing w:val="10"/>
    </w:rPr>
  </w:style>
  <w:style w:type="paragraph" w:styleId="Heading5">
    <w:name w:val="heading 5"/>
    <w:basedOn w:val="Normal"/>
    <w:next w:val="Normal"/>
    <w:link w:val="Heading5Char"/>
    <w:uiPriority w:val="99"/>
    <w:qFormat/>
    <w:rsid w:val="00B374AD"/>
    <w:pPr>
      <w:numPr>
        <w:ilvl w:val="4"/>
        <w:numId w:val="7"/>
      </w:numPr>
      <w:pBdr>
        <w:bottom w:val="single" w:sz="6" w:space="1" w:color="5B9BD5"/>
      </w:pBdr>
      <w:spacing w:before="200" w:after="0"/>
      <w:outlineLvl w:val="4"/>
    </w:pPr>
    <w:rPr>
      <w:caps/>
      <w:color w:val="2E74B5"/>
      <w:spacing w:val="10"/>
    </w:rPr>
  </w:style>
  <w:style w:type="paragraph" w:styleId="Heading6">
    <w:name w:val="heading 6"/>
    <w:basedOn w:val="Normal"/>
    <w:next w:val="Normal"/>
    <w:link w:val="Heading6Char"/>
    <w:uiPriority w:val="99"/>
    <w:qFormat/>
    <w:rsid w:val="00B374AD"/>
    <w:pPr>
      <w:numPr>
        <w:ilvl w:val="5"/>
        <w:numId w:val="7"/>
      </w:numPr>
      <w:pBdr>
        <w:bottom w:val="dotted" w:sz="6" w:space="1" w:color="5B9BD5"/>
      </w:pBdr>
      <w:spacing w:before="200" w:after="0"/>
      <w:outlineLvl w:val="5"/>
    </w:pPr>
    <w:rPr>
      <w:caps/>
      <w:color w:val="2E74B5"/>
      <w:spacing w:val="10"/>
    </w:rPr>
  </w:style>
  <w:style w:type="paragraph" w:styleId="Heading7">
    <w:name w:val="heading 7"/>
    <w:basedOn w:val="Normal"/>
    <w:next w:val="Normal"/>
    <w:link w:val="Heading7Char"/>
    <w:uiPriority w:val="99"/>
    <w:qFormat/>
    <w:rsid w:val="00B374AD"/>
    <w:pPr>
      <w:numPr>
        <w:ilvl w:val="6"/>
        <w:numId w:val="7"/>
      </w:numPr>
      <w:spacing w:before="200" w:after="0"/>
      <w:outlineLvl w:val="6"/>
    </w:pPr>
    <w:rPr>
      <w:caps/>
      <w:color w:val="2E74B5"/>
      <w:spacing w:val="10"/>
    </w:rPr>
  </w:style>
  <w:style w:type="paragraph" w:styleId="Heading8">
    <w:name w:val="heading 8"/>
    <w:basedOn w:val="Normal"/>
    <w:next w:val="Normal"/>
    <w:link w:val="Heading8Char"/>
    <w:uiPriority w:val="99"/>
    <w:qFormat/>
    <w:rsid w:val="00B374AD"/>
    <w:pPr>
      <w:numPr>
        <w:ilvl w:val="7"/>
        <w:numId w:val="7"/>
      </w:numPr>
      <w:spacing w:before="200" w:after="0"/>
      <w:outlineLvl w:val="7"/>
    </w:pPr>
    <w:rPr>
      <w:caps/>
      <w:spacing w:val="10"/>
      <w:sz w:val="18"/>
      <w:szCs w:val="18"/>
    </w:rPr>
  </w:style>
  <w:style w:type="paragraph" w:styleId="Heading9">
    <w:name w:val="heading 9"/>
    <w:basedOn w:val="Normal"/>
    <w:next w:val="Normal"/>
    <w:link w:val="Heading9Char"/>
    <w:uiPriority w:val="99"/>
    <w:qFormat/>
    <w:rsid w:val="00B374AD"/>
    <w:pPr>
      <w:numPr>
        <w:ilvl w:val="8"/>
        <w:numId w:val="7"/>
      </w:numPr>
      <w:spacing w:before="200" w:after="0"/>
      <w:outlineLvl w:val="8"/>
    </w:pPr>
    <w:rPr>
      <w:i/>
      <w:iCs/>
      <w:caps/>
      <w:spacing w:val="10"/>
      <w:sz w:val="18"/>
      <w:szCs w:val="1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374AD"/>
    <w:rPr>
      <w:caps/>
      <w:color w:val="FFFFFF"/>
      <w:spacing w:val="15"/>
      <w:sz w:val="22"/>
      <w:szCs w:val="22"/>
      <w:shd w:val="clear" w:color="auto" w:fill="5B9BD5"/>
    </w:rPr>
  </w:style>
  <w:style w:type="character" w:customStyle="1" w:styleId="Heading2Char">
    <w:name w:val="Heading 2 Char"/>
    <w:basedOn w:val="DefaultParagraphFont"/>
    <w:link w:val="Heading2"/>
    <w:uiPriority w:val="99"/>
    <w:locked/>
    <w:rsid w:val="00B374AD"/>
    <w:rPr>
      <w:caps/>
      <w:spacing w:val="15"/>
      <w:shd w:val="clear" w:color="auto" w:fill="DEEAF6"/>
    </w:rPr>
  </w:style>
  <w:style w:type="character" w:customStyle="1" w:styleId="Heading3Char">
    <w:name w:val="Heading 3 Char"/>
    <w:basedOn w:val="DefaultParagraphFont"/>
    <w:link w:val="Heading3"/>
    <w:uiPriority w:val="99"/>
    <w:locked/>
    <w:rsid w:val="00B374AD"/>
    <w:rPr>
      <w:caps/>
      <w:color w:val="1F4D78"/>
      <w:spacing w:val="15"/>
    </w:rPr>
  </w:style>
  <w:style w:type="character" w:customStyle="1" w:styleId="Heading4Char">
    <w:name w:val="Heading 4 Char"/>
    <w:basedOn w:val="DefaultParagraphFont"/>
    <w:link w:val="Heading4"/>
    <w:uiPriority w:val="99"/>
    <w:locked/>
    <w:rsid w:val="00B374AD"/>
    <w:rPr>
      <w:caps/>
      <w:color w:val="2E74B5"/>
      <w:spacing w:val="10"/>
    </w:rPr>
  </w:style>
  <w:style w:type="character" w:customStyle="1" w:styleId="Heading5Char">
    <w:name w:val="Heading 5 Char"/>
    <w:basedOn w:val="DefaultParagraphFont"/>
    <w:link w:val="Heading5"/>
    <w:uiPriority w:val="99"/>
    <w:locked/>
    <w:rsid w:val="00B374AD"/>
    <w:rPr>
      <w:caps/>
      <w:color w:val="2E74B5"/>
      <w:spacing w:val="10"/>
    </w:rPr>
  </w:style>
  <w:style w:type="character" w:customStyle="1" w:styleId="Heading6Char">
    <w:name w:val="Heading 6 Char"/>
    <w:basedOn w:val="DefaultParagraphFont"/>
    <w:link w:val="Heading6"/>
    <w:uiPriority w:val="99"/>
    <w:locked/>
    <w:rsid w:val="00B374AD"/>
    <w:rPr>
      <w:caps/>
      <w:color w:val="2E74B5"/>
      <w:spacing w:val="10"/>
    </w:rPr>
  </w:style>
  <w:style w:type="character" w:customStyle="1" w:styleId="Heading7Char">
    <w:name w:val="Heading 7 Char"/>
    <w:basedOn w:val="DefaultParagraphFont"/>
    <w:link w:val="Heading7"/>
    <w:uiPriority w:val="99"/>
    <w:semiHidden/>
    <w:locked/>
    <w:rsid w:val="00B374AD"/>
    <w:rPr>
      <w:caps/>
      <w:color w:val="2E74B5"/>
      <w:spacing w:val="10"/>
    </w:rPr>
  </w:style>
  <w:style w:type="character" w:customStyle="1" w:styleId="Heading8Char">
    <w:name w:val="Heading 8 Char"/>
    <w:basedOn w:val="DefaultParagraphFont"/>
    <w:link w:val="Heading8"/>
    <w:uiPriority w:val="99"/>
    <w:semiHidden/>
    <w:locked/>
    <w:rsid w:val="00B374AD"/>
    <w:rPr>
      <w:caps/>
      <w:spacing w:val="10"/>
      <w:sz w:val="18"/>
      <w:szCs w:val="18"/>
    </w:rPr>
  </w:style>
  <w:style w:type="character" w:customStyle="1" w:styleId="Heading9Char">
    <w:name w:val="Heading 9 Char"/>
    <w:basedOn w:val="DefaultParagraphFont"/>
    <w:link w:val="Heading9"/>
    <w:uiPriority w:val="99"/>
    <w:semiHidden/>
    <w:locked/>
    <w:rsid w:val="00B374AD"/>
    <w:rPr>
      <w:i/>
      <w:iCs/>
      <w:caps/>
      <w:spacing w:val="10"/>
      <w:sz w:val="18"/>
      <w:szCs w:val="18"/>
    </w:rPr>
  </w:style>
  <w:style w:type="paragraph" w:styleId="Header">
    <w:name w:val="header"/>
    <w:basedOn w:val="Normal"/>
    <w:link w:val="HeaderChar"/>
    <w:uiPriority w:val="99"/>
    <w:rsid w:val="00090278"/>
    <w:pPr>
      <w:tabs>
        <w:tab w:val="center" w:pos="4536"/>
        <w:tab w:val="right" w:pos="9072"/>
      </w:tabs>
    </w:pPr>
    <w:rPr>
      <w:sz w:val="24"/>
      <w:szCs w:val="24"/>
    </w:rPr>
  </w:style>
  <w:style w:type="character" w:customStyle="1" w:styleId="HeaderChar">
    <w:name w:val="Header Char"/>
    <w:basedOn w:val="DefaultParagraphFont"/>
    <w:link w:val="Header"/>
    <w:uiPriority w:val="99"/>
    <w:locked/>
    <w:rsid w:val="00090278"/>
    <w:rPr>
      <w:rFonts w:ascii="Times New Roman" w:hAnsi="Times New Roman" w:cs="Times New Roman"/>
      <w:sz w:val="24"/>
      <w:szCs w:val="24"/>
      <w:lang w:eastAsia="cs-CZ"/>
    </w:rPr>
  </w:style>
  <w:style w:type="paragraph" w:styleId="BalloonText">
    <w:name w:val="Balloon Text"/>
    <w:basedOn w:val="Normal"/>
    <w:link w:val="BalloonTextChar"/>
    <w:uiPriority w:val="99"/>
    <w:semiHidden/>
    <w:rsid w:val="00090278"/>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090278"/>
    <w:rPr>
      <w:rFonts w:ascii="Tahoma" w:hAnsi="Tahoma" w:cs="Tahoma"/>
      <w:sz w:val="16"/>
      <w:szCs w:val="16"/>
      <w:lang w:eastAsia="cs-CZ"/>
    </w:rPr>
  </w:style>
  <w:style w:type="paragraph" w:styleId="Footer">
    <w:name w:val="footer"/>
    <w:basedOn w:val="Normal"/>
    <w:link w:val="FooterChar"/>
    <w:uiPriority w:val="99"/>
    <w:rsid w:val="00495CAD"/>
    <w:pPr>
      <w:tabs>
        <w:tab w:val="center" w:pos="4536"/>
        <w:tab w:val="right" w:pos="9072"/>
      </w:tabs>
    </w:pPr>
    <w:rPr>
      <w:sz w:val="24"/>
      <w:szCs w:val="24"/>
    </w:rPr>
  </w:style>
  <w:style w:type="character" w:customStyle="1" w:styleId="FooterChar">
    <w:name w:val="Footer Char"/>
    <w:basedOn w:val="DefaultParagraphFont"/>
    <w:link w:val="Footer"/>
    <w:uiPriority w:val="99"/>
    <w:locked/>
    <w:rsid w:val="00495CAD"/>
    <w:rPr>
      <w:rFonts w:ascii="Times New Roman" w:hAnsi="Times New Roman" w:cs="Times New Roman"/>
      <w:sz w:val="24"/>
      <w:szCs w:val="24"/>
    </w:rPr>
  </w:style>
  <w:style w:type="character" w:styleId="PageNumber">
    <w:name w:val="page number"/>
    <w:basedOn w:val="DefaultParagraphFont"/>
    <w:uiPriority w:val="99"/>
    <w:rsid w:val="00495CAD"/>
  </w:style>
  <w:style w:type="character" w:customStyle="1" w:styleId="platne">
    <w:name w:val="platne"/>
    <w:basedOn w:val="DefaultParagraphFont"/>
    <w:uiPriority w:val="99"/>
    <w:rsid w:val="00495CAD"/>
  </w:style>
  <w:style w:type="paragraph" w:styleId="TOC1">
    <w:name w:val="toc 1"/>
    <w:basedOn w:val="Normal"/>
    <w:next w:val="Normal"/>
    <w:autoRedefine/>
    <w:uiPriority w:val="99"/>
    <w:semiHidden/>
    <w:rsid w:val="00234488"/>
    <w:pPr>
      <w:tabs>
        <w:tab w:val="left" w:pos="567"/>
        <w:tab w:val="right" w:leader="dot" w:pos="9062"/>
      </w:tabs>
      <w:spacing w:before="120" w:after="120"/>
    </w:pPr>
    <w:rPr>
      <w:rFonts w:ascii="Arial" w:hAnsi="Arial" w:cs="Arial"/>
      <w:b/>
      <w:bCs/>
      <w:caps/>
    </w:rPr>
  </w:style>
  <w:style w:type="paragraph" w:styleId="TOC2">
    <w:name w:val="toc 2"/>
    <w:basedOn w:val="Normal"/>
    <w:next w:val="Normal"/>
    <w:autoRedefine/>
    <w:uiPriority w:val="99"/>
    <w:semiHidden/>
    <w:rsid w:val="006527BD"/>
    <w:pPr>
      <w:ind w:left="240"/>
    </w:pPr>
    <w:rPr>
      <w:smallCaps/>
    </w:rPr>
  </w:style>
  <w:style w:type="paragraph" w:customStyle="1" w:styleId="normalodsazene">
    <w:name w:val="normalodsazene"/>
    <w:basedOn w:val="Normal"/>
    <w:uiPriority w:val="99"/>
    <w:rsid w:val="006527BD"/>
    <w:pPr>
      <w:spacing w:beforeAutospacing="1" w:after="100" w:afterAutospacing="1"/>
    </w:pPr>
  </w:style>
  <w:style w:type="character" w:styleId="Hyperlink">
    <w:name w:val="Hyperlink"/>
    <w:basedOn w:val="DefaultParagraphFont"/>
    <w:uiPriority w:val="99"/>
    <w:rsid w:val="006527BD"/>
    <w:rPr>
      <w:color w:val="0000FF"/>
      <w:u w:val="single"/>
    </w:rPr>
  </w:style>
  <w:style w:type="paragraph" w:styleId="NormalWeb">
    <w:name w:val="Normal (Web)"/>
    <w:basedOn w:val="Normal"/>
    <w:uiPriority w:val="99"/>
    <w:rsid w:val="005271D7"/>
  </w:style>
  <w:style w:type="paragraph" w:styleId="BodyText">
    <w:name w:val="Body Text"/>
    <w:basedOn w:val="Normal"/>
    <w:link w:val="BodyTextChar"/>
    <w:uiPriority w:val="99"/>
    <w:rsid w:val="005271D7"/>
    <w:pPr>
      <w:ind w:right="150"/>
      <w:jc w:val="both"/>
    </w:pPr>
    <w:rPr>
      <w:rFonts w:ascii="Palatino Linotype" w:hAnsi="Palatino Linotype" w:cs="Palatino Linotype"/>
    </w:rPr>
  </w:style>
  <w:style w:type="character" w:customStyle="1" w:styleId="BodyTextChar">
    <w:name w:val="Body Text Char"/>
    <w:basedOn w:val="DefaultParagraphFont"/>
    <w:link w:val="BodyText"/>
    <w:uiPriority w:val="99"/>
    <w:locked/>
    <w:rsid w:val="005271D7"/>
    <w:rPr>
      <w:rFonts w:ascii="Palatino Linotype" w:hAnsi="Palatino Linotype" w:cs="Palatino Linotype"/>
    </w:rPr>
  </w:style>
  <w:style w:type="paragraph" w:styleId="ListParagraph">
    <w:name w:val="List Paragraph"/>
    <w:basedOn w:val="Normal"/>
    <w:uiPriority w:val="99"/>
    <w:qFormat/>
    <w:rsid w:val="00B46E91"/>
    <w:pPr>
      <w:ind w:left="720"/>
    </w:pPr>
  </w:style>
  <w:style w:type="paragraph" w:customStyle="1" w:styleId="Rozvrendokumentu1">
    <w:name w:val="Rozvržení dokumentu1"/>
    <w:basedOn w:val="Normal"/>
    <w:link w:val="RozvrendokumentuChar"/>
    <w:uiPriority w:val="99"/>
    <w:semiHidden/>
    <w:rsid w:val="0029569C"/>
    <w:rPr>
      <w:rFonts w:ascii="Tahoma" w:hAnsi="Tahoma" w:cs="Tahoma"/>
      <w:sz w:val="16"/>
      <w:szCs w:val="16"/>
    </w:rPr>
  </w:style>
  <w:style w:type="character" w:customStyle="1" w:styleId="RozvrendokumentuChar">
    <w:name w:val="Rozvržení dokumentu Char"/>
    <w:link w:val="Rozvrendokumentu1"/>
    <w:uiPriority w:val="99"/>
    <w:semiHidden/>
    <w:locked/>
    <w:rsid w:val="0029569C"/>
    <w:rPr>
      <w:rFonts w:ascii="Tahoma" w:hAnsi="Tahoma" w:cs="Tahoma"/>
      <w:sz w:val="16"/>
      <w:szCs w:val="16"/>
    </w:rPr>
  </w:style>
  <w:style w:type="paragraph" w:styleId="BodyTextIndent3">
    <w:name w:val="Body Text Indent 3"/>
    <w:basedOn w:val="Normal"/>
    <w:link w:val="BodyTextIndent3Char"/>
    <w:uiPriority w:val="99"/>
    <w:rsid w:val="00EB646E"/>
    <w:pPr>
      <w:autoSpaceDE w:val="0"/>
      <w:autoSpaceDN w:val="0"/>
      <w:spacing w:after="120" w:line="264" w:lineRule="auto"/>
      <w:ind w:left="283"/>
      <w:jc w:val="both"/>
    </w:pPr>
    <w:rPr>
      <w:sz w:val="16"/>
      <w:szCs w:val="16"/>
    </w:rPr>
  </w:style>
  <w:style w:type="character" w:customStyle="1" w:styleId="BodyTextIndent3Char">
    <w:name w:val="Body Text Indent 3 Char"/>
    <w:basedOn w:val="DefaultParagraphFont"/>
    <w:link w:val="BodyTextIndent3"/>
    <w:uiPriority w:val="99"/>
    <w:locked/>
    <w:rsid w:val="00EB646E"/>
    <w:rPr>
      <w:rFonts w:ascii="Times New Roman" w:hAnsi="Times New Roman" w:cs="Times New Roman"/>
      <w:sz w:val="16"/>
      <w:szCs w:val="16"/>
    </w:rPr>
  </w:style>
  <w:style w:type="paragraph" w:styleId="Caption">
    <w:name w:val="caption"/>
    <w:basedOn w:val="Normal"/>
    <w:next w:val="Normal"/>
    <w:uiPriority w:val="99"/>
    <w:qFormat/>
    <w:rsid w:val="00B374AD"/>
    <w:rPr>
      <w:b/>
      <w:bCs/>
      <w:color w:val="2E74B5"/>
      <w:sz w:val="16"/>
      <w:szCs w:val="16"/>
    </w:rPr>
  </w:style>
  <w:style w:type="paragraph" w:styleId="Title">
    <w:name w:val="Title"/>
    <w:basedOn w:val="Normal"/>
    <w:next w:val="Normal"/>
    <w:link w:val="TitleChar"/>
    <w:uiPriority w:val="99"/>
    <w:qFormat/>
    <w:rsid w:val="00B374AD"/>
    <w:pPr>
      <w:spacing w:before="0" w:after="0"/>
    </w:pPr>
    <w:rPr>
      <w:rFonts w:ascii="Calibri Light" w:eastAsia="SimSun" w:hAnsi="Calibri Light" w:cs="Calibri Light"/>
      <w:caps/>
      <w:color w:val="5B9BD5"/>
      <w:spacing w:val="10"/>
      <w:sz w:val="52"/>
      <w:szCs w:val="52"/>
    </w:rPr>
  </w:style>
  <w:style w:type="character" w:customStyle="1" w:styleId="TitleChar">
    <w:name w:val="Title Char"/>
    <w:basedOn w:val="DefaultParagraphFont"/>
    <w:link w:val="Title"/>
    <w:uiPriority w:val="99"/>
    <w:locked/>
    <w:rsid w:val="00B374AD"/>
    <w:rPr>
      <w:rFonts w:ascii="Calibri Light" w:eastAsia="SimSun" w:hAnsi="Calibri Light" w:cs="Calibri Light"/>
      <w:caps/>
      <w:color w:val="5B9BD5"/>
      <w:spacing w:val="10"/>
      <w:sz w:val="52"/>
      <w:szCs w:val="52"/>
    </w:rPr>
  </w:style>
  <w:style w:type="paragraph" w:styleId="Subtitle">
    <w:name w:val="Subtitle"/>
    <w:basedOn w:val="Normal"/>
    <w:next w:val="Normal"/>
    <w:link w:val="SubtitleChar"/>
    <w:uiPriority w:val="99"/>
    <w:qFormat/>
    <w:rsid w:val="00B374AD"/>
    <w:pPr>
      <w:spacing w:before="0" w:after="500" w:line="240" w:lineRule="auto"/>
    </w:pPr>
    <w:rPr>
      <w:caps/>
      <w:color w:val="595959"/>
      <w:spacing w:val="10"/>
      <w:sz w:val="21"/>
      <w:szCs w:val="21"/>
    </w:rPr>
  </w:style>
  <w:style w:type="character" w:customStyle="1" w:styleId="SubtitleChar">
    <w:name w:val="Subtitle Char"/>
    <w:basedOn w:val="DefaultParagraphFont"/>
    <w:link w:val="Subtitle"/>
    <w:uiPriority w:val="99"/>
    <w:locked/>
    <w:rsid w:val="00B374AD"/>
    <w:rPr>
      <w:caps/>
      <w:color w:val="595959"/>
      <w:spacing w:val="10"/>
      <w:sz w:val="21"/>
      <w:szCs w:val="21"/>
    </w:rPr>
  </w:style>
  <w:style w:type="character" w:styleId="Strong">
    <w:name w:val="Strong"/>
    <w:basedOn w:val="DefaultParagraphFont"/>
    <w:uiPriority w:val="99"/>
    <w:qFormat/>
    <w:rsid w:val="00B374AD"/>
    <w:rPr>
      <w:b/>
      <w:bCs/>
    </w:rPr>
  </w:style>
  <w:style w:type="character" w:styleId="Emphasis">
    <w:name w:val="Emphasis"/>
    <w:basedOn w:val="DefaultParagraphFont"/>
    <w:uiPriority w:val="99"/>
    <w:qFormat/>
    <w:rsid w:val="00B374AD"/>
    <w:rPr>
      <w:caps/>
      <w:color w:val="1F4D78"/>
      <w:spacing w:val="5"/>
    </w:rPr>
  </w:style>
  <w:style w:type="paragraph" w:styleId="NoSpacing">
    <w:name w:val="No Spacing"/>
    <w:link w:val="NoSpacingChar"/>
    <w:uiPriority w:val="99"/>
    <w:qFormat/>
    <w:rsid w:val="00B374AD"/>
    <w:pPr>
      <w:spacing w:before="100"/>
    </w:pPr>
    <w:rPr>
      <w:rFonts w:cs="Calibri"/>
    </w:rPr>
  </w:style>
  <w:style w:type="paragraph" w:styleId="Quote">
    <w:name w:val="Quote"/>
    <w:basedOn w:val="Normal"/>
    <w:next w:val="Normal"/>
    <w:link w:val="QuoteChar"/>
    <w:uiPriority w:val="99"/>
    <w:qFormat/>
    <w:rsid w:val="00B374AD"/>
    <w:rPr>
      <w:i/>
      <w:iCs/>
      <w:sz w:val="24"/>
      <w:szCs w:val="24"/>
    </w:rPr>
  </w:style>
  <w:style w:type="character" w:customStyle="1" w:styleId="QuoteChar">
    <w:name w:val="Quote Char"/>
    <w:basedOn w:val="DefaultParagraphFont"/>
    <w:link w:val="Quote"/>
    <w:uiPriority w:val="99"/>
    <w:locked/>
    <w:rsid w:val="00B374AD"/>
    <w:rPr>
      <w:i/>
      <w:iCs/>
      <w:sz w:val="24"/>
      <w:szCs w:val="24"/>
    </w:rPr>
  </w:style>
  <w:style w:type="paragraph" w:styleId="IntenseQuote">
    <w:name w:val="Intense Quote"/>
    <w:basedOn w:val="Normal"/>
    <w:next w:val="Normal"/>
    <w:link w:val="IntenseQuoteChar"/>
    <w:uiPriority w:val="99"/>
    <w:qFormat/>
    <w:rsid w:val="00B374AD"/>
    <w:pPr>
      <w:spacing w:before="240" w:after="240" w:line="240" w:lineRule="auto"/>
      <w:ind w:left="1080" w:right="1080"/>
      <w:jc w:val="center"/>
    </w:pPr>
    <w:rPr>
      <w:color w:val="5B9BD5"/>
      <w:sz w:val="24"/>
      <w:szCs w:val="24"/>
    </w:rPr>
  </w:style>
  <w:style w:type="character" w:customStyle="1" w:styleId="IntenseQuoteChar">
    <w:name w:val="Intense Quote Char"/>
    <w:basedOn w:val="DefaultParagraphFont"/>
    <w:link w:val="IntenseQuote"/>
    <w:uiPriority w:val="99"/>
    <w:locked/>
    <w:rsid w:val="00B374AD"/>
    <w:rPr>
      <w:color w:val="5B9BD5"/>
      <w:sz w:val="24"/>
      <w:szCs w:val="24"/>
    </w:rPr>
  </w:style>
  <w:style w:type="character" w:styleId="SubtleEmphasis">
    <w:name w:val="Subtle Emphasis"/>
    <w:basedOn w:val="DefaultParagraphFont"/>
    <w:uiPriority w:val="99"/>
    <w:qFormat/>
    <w:rsid w:val="00B374AD"/>
    <w:rPr>
      <w:i/>
      <w:iCs/>
      <w:color w:val="1F4D78"/>
    </w:rPr>
  </w:style>
  <w:style w:type="character" w:styleId="IntenseEmphasis">
    <w:name w:val="Intense Emphasis"/>
    <w:basedOn w:val="DefaultParagraphFont"/>
    <w:uiPriority w:val="99"/>
    <w:qFormat/>
    <w:rsid w:val="00B374AD"/>
    <w:rPr>
      <w:b/>
      <w:bCs/>
      <w:caps/>
      <w:color w:val="1F4D78"/>
      <w:spacing w:val="10"/>
    </w:rPr>
  </w:style>
  <w:style w:type="character" w:styleId="SubtleReference">
    <w:name w:val="Subtle Reference"/>
    <w:basedOn w:val="DefaultParagraphFont"/>
    <w:uiPriority w:val="99"/>
    <w:qFormat/>
    <w:rsid w:val="00B374AD"/>
    <w:rPr>
      <w:b/>
      <w:bCs/>
      <w:color w:val="5B9BD5"/>
    </w:rPr>
  </w:style>
  <w:style w:type="character" w:styleId="IntenseReference">
    <w:name w:val="Intense Reference"/>
    <w:basedOn w:val="DefaultParagraphFont"/>
    <w:uiPriority w:val="99"/>
    <w:qFormat/>
    <w:rsid w:val="00B374AD"/>
    <w:rPr>
      <w:b/>
      <w:bCs/>
      <w:i/>
      <w:iCs/>
      <w:caps/>
      <w:color w:val="5B9BD5"/>
    </w:rPr>
  </w:style>
  <w:style w:type="character" w:styleId="BookTitle">
    <w:name w:val="Book Title"/>
    <w:basedOn w:val="DefaultParagraphFont"/>
    <w:uiPriority w:val="99"/>
    <w:qFormat/>
    <w:rsid w:val="00B374AD"/>
    <w:rPr>
      <w:b/>
      <w:bCs/>
      <w:i/>
      <w:iCs/>
      <w:spacing w:val="0"/>
    </w:rPr>
  </w:style>
  <w:style w:type="paragraph" w:styleId="TOCHeading">
    <w:name w:val="TOC Heading"/>
    <w:basedOn w:val="Heading1"/>
    <w:next w:val="Normal"/>
    <w:uiPriority w:val="99"/>
    <w:qFormat/>
    <w:rsid w:val="00B374AD"/>
    <w:pPr>
      <w:outlineLvl w:val="9"/>
    </w:pPr>
  </w:style>
  <w:style w:type="character" w:customStyle="1" w:styleId="NoSpacingChar">
    <w:name w:val="No Spacing Char"/>
    <w:link w:val="NoSpacing"/>
    <w:uiPriority w:val="99"/>
    <w:locked/>
    <w:rsid w:val="008A21CF"/>
    <w:rPr>
      <w:sz w:val="22"/>
      <w:szCs w:val="22"/>
      <w:lang w:val="cs-CZ" w:eastAsia="cs-CZ"/>
    </w:rPr>
  </w:style>
  <w:style w:type="table" w:customStyle="1" w:styleId="Svtltabulkasmkou1zvraznn11">
    <w:name w:val="Světlá tabulka s mřížkou 1 – zvýraznění 11"/>
    <w:uiPriority w:val="99"/>
    <w:rsid w:val="00553D82"/>
    <w:rPr>
      <w:rFonts w:cs="Calibri"/>
      <w:sz w:val="20"/>
      <w:szCs w:val="20"/>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CellMar>
        <w:top w:w="0" w:type="dxa"/>
        <w:left w:w="108" w:type="dxa"/>
        <w:bottom w:w="0" w:type="dxa"/>
        <w:right w:w="108" w:type="dxa"/>
      </w:tblCellMar>
    </w:tblPr>
  </w:style>
  <w:style w:type="table" w:customStyle="1" w:styleId="Svtltabulkasmkou1zvraznn51">
    <w:name w:val="Světlá tabulka s mřížkou 1 – zvýraznění 51"/>
    <w:uiPriority w:val="99"/>
    <w:rsid w:val="00B72917"/>
    <w:rPr>
      <w:rFonts w:cs="Calibri"/>
      <w:sz w:val="20"/>
      <w:szCs w:val="20"/>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CellMar>
        <w:top w:w="0" w:type="dxa"/>
        <w:left w:w="108" w:type="dxa"/>
        <w:bottom w:w="0" w:type="dxa"/>
        <w:right w:w="108" w:type="dxa"/>
      </w:tblCellMar>
    </w:tblPr>
  </w:style>
  <w:style w:type="paragraph" w:styleId="Index1">
    <w:name w:val="index 1"/>
    <w:basedOn w:val="Normal"/>
    <w:next w:val="Normal"/>
    <w:autoRedefine/>
    <w:uiPriority w:val="99"/>
    <w:semiHidden/>
    <w:rsid w:val="00C708A1"/>
    <w:pPr>
      <w:ind w:left="200" w:hanging="200"/>
    </w:pPr>
  </w:style>
  <w:style w:type="paragraph" w:customStyle="1" w:styleId="Default">
    <w:name w:val="Default"/>
    <w:uiPriority w:val="99"/>
    <w:rsid w:val="002E408E"/>
    <w:pPr>
      <w:autoSpaceDE w:val="0"/>
      <w:autoSpaceDN w:val="0"/>
      <w:adjustRightInd w:val="0"/>
    </w:pPr>
    <w:rPr>
      <w:rFonts w:cs="Calibri"/>
      <w:color w:val="000000"/>
      <w:sz w:val="24"/>
      <w:szCs w:val="24"/>
    </w:rPr>
  </w:style>
  <w:style w:type="character" w:styleId="CommentReference">
    <w:name w:val="annotation reference"/>
    <w:basedOn w:val="DefaultParagraphFont"/>
    <w:uiPriority w:val="99"/>
    <w:semiHidden/>
    <w:rsid w:val="00990D65"/>
    <w:rPr>
      <w:sz w:val="16"/>
      <w:szCs w:val="16"/>
    </w:rPr>
  </w:style>
  <w:style w:type="paragraph" w:styleId="CommentText">
    <w:name w:val="annotation text"/>
    <w:basedOn w:val="Normal"/>
    <w:link w:val="CommentTextChar"/>
    <w:uiPriority w:val="99"/>
    <w:semiHidden/>
    <w:rsid w:val="00990D65"/>
  </w:style>
  <w:style w:type="character" w:customStyle="1" w:styleId="CommentTextChar">
    <w:name w:val="Comment Text Char"/>
    <w:basedOn w:val="DefaultParagraphFont"/>
    <w:link w:val="CommentText"/>
    <w:uiPriority w:val="99"/>
    <w:semiHidden/>
    <w:locked/>
    <w:rsid w:val="00990D65"/>
  </w:style>
  <w:style w:type="paragraph" w:styleId="CommentSubject">
    <w:name w:val="annotation subject"/>
    <w:basedOn w:val="CommentText"/>
    <w:next w:val="CommentText"/>
    <w:link w:val="CommentSubjectChar"/>
    <w:uiPriority w:val="99"/>
    <w:semiHidden/>
    <w:rsid w:val="00990D65"/>
    <w:rPr>
      <w:b/>
      <w:bCs/>
    </w:rPr>
  </w:style>
  <w:style w:type="character" w:customStyle="1" w:styleId="CommentSubjectChar">
    <w:name w:val="Comment Subject Char"/>
    <w:basedOn w:val="CommentTextChar"/>
    <w:link w:val="CommentSubject"/>
    <w:uiPriority w:val="99"/>
    <w:semiHidden/>
    <w:locked/>
    <w:rsid w:val="00990D65"/>
    <w:rPr>
      <w:b/>
      <w:bCs/>
    </w:rPr>
  </w:style>
  <w:style w:type="character" w:customStyle="1" w:styleId="st">
    <w:name w:val="st"/>
    <w:uiPriority w:val="99"/>
    <w:rsid w:val="006345E6"/>
  </w:style>
  <w:style w:type="paragraph" w:styleId="Revision">
    <w:name w:val="Revision"/>
    <w:hidden/>
    <w:uiPriority w:val="99"/>
    <w:semiHidden/>
    <w:rsid w:val="00CA33FC"/>
    <w:rPr>
      <w:rFonts w:cs="Calibri"/>
      <w:sz w:val="20"/>
      <w:szCs w:val="20"/>
    </w:rPr>
  </w:style>
  <w:style w:type="character" w:styleId="FollowedHyperlink">
    <w:name w:val="FollowedHyperlink"/>
    <w:basedOn w:val="DefaultParagraphFont"/>
    <w:uiPriority w:val="99"/>
    <w:semiHidden/>
    <w:rsid w:val="00022D0B"/>
    <w:rPr>
      <w:color w:val="auto"/>
      <w:u w:val="single"/>
    </w:rPr>
  </w:style>
  <w:style w:type="character" w:customStyle="1" w:styleId="datalabel">
    <w:name w:val="datalabel"/>
    <w:basedOn w:val="DefaultParagraphFont"/>
    <w:uiPriority w:val="99"/>
    <w:rsid w:val="00512A98"/>
  </w:style>
</w:styles>
</file>

<file path=word/webSettings.xml><?xml version="1.0" encoding="utf-8"?>
<w:webSettings xmlns:r="http://schemas.openxmlformats.org/officeDocument/2006/relationships" xmlns:w="http://schemas.openxmlformats.org/wordprocessingml/2006/main">
  <w:divs>
    <w:div w:id="670138252">
      <w:marLeft w:val="0"/>
      <w:marRight w:val="0"/>
      <w:marTop w:val="0"/>
      <w:marBottom w:val="0"/>
      <w:divBdr>
        <w:top w:val="none" w:sz="0" w:space="0" w:color="auto"/>
        <w:left w:val="none" w:sz="0" w:space="0" w:color="auto"/>
        <w:bottom w:val="none" w:sz="0" w:space="0" w:color="auto"/>
        <w:right w:val="none" w:sz="0" w:space="0" w:color="auto"/>
      </w:divBdr>
    </w:div>
    <w:div w:id="670138253">
      <w:marLeft w:val="0"/>
      <w:marRight w:val="0"/>
      <w:marTop w:val="0"/>
      <w:marBottom w:val="0"/>
      <w:divBdr>
        <w:top w:val="none" w:sz="0" w:space="0" w:color="auto"/>
        <w:left w:val="none" w:sz="0" w:space="0" w:color="auto"/>
        <w:bottom w:val="none" w:sz="0" w:space="0" w:color="auto"/>
        <w:right w:val="none" w:sz="0" w:space="0" w:color="auto"/>
      </w:divBdr>
    </w:div>
    <w:div w:id="670138254">
      <w:marLeft w:val="0"/>
      <w:marRight w:val="0"/>
      <w:marTop w:val="0"/>
      <w:marBottom w:val="0"/>
      <w:divBdr>
        <w:top w:val="none" w:sz="0" w:space="0" w:color="auto"/>
        <w:left w:val="none" w:sz="0" w:space="0" w:color="auto"/>
        <w:bottom w:val="none" w:sz="0" w:space="0" w:color="auto"/>
        <w:right w:val="none" w:sz="0" w:space="0" w:color="auto"/>
      </w:divBdr>
    </w:div>
    <w:div w:id="670138255">
      <w:marLeft w:val="0"/>
      <w:marRight w:val="0"/>
      <w:marTop w:val="0"/>
      <w:marBottom w:val="0"/>
      <w:divBdr>
        <w:top w:val="none" w:sz="0" w:space="0" w:color="auto"/>
        <w:left w:val="none" w:sz="0" w:space="0" w:color="auto"/>
        <w:bottom w:val="none" w:sz="0" w:space="0" w:color="auto"/>
        <w:right w:val="none" w:sz="0" w:space="0" w:color="auto"/>
      </w:divBdr>
    </w:div>
    <w:div w:id="670138256">
      <w:marLeft w:val="0"/>
      <w:marRight w:val="0"/>
      <w:marTop w:val="0"/>
      <w:marBottom w:val="0"/>
      <w:divBdr>
        <w:top w:val="none" w:sz="0" w:space="0" w:color="auto"/>
        <w:left w:val="none" w:sz="0" w:space="0" w:color="auto"/>
        <w:bottom w:val="none" w:sz="0" w:space="0" w:color="auto"/>
        <w:right w:val="none" w:sz="0" w:space="0" w:color="auto"/>
      </w:divBdr>
    </w:div>
    <w:div w:id="670138257">
      <w:marLeft w:val="0"/>
      <w:marRight w:val="0"/>
      <w:marTop w:val="0"/>
      <w:marBottom w:val="0"/>
      <w:divBdr>
        <w:top w:val="none" w:sz="0" w:space="0" w:color="auto"/>
        <w:left w:val="none" w:sz="0" w:space="0" w:color="auto"/>
        <w:bottom w:val="none" w:sz="0" w:space="0" w:color="auto"/>
        <w:right w:val="none" w:sz="0" w:space="0" w:color="auto"/>
      </w:divBdr>
    </w:div>
    <w:div w:id="670138258">
      <w:marLeft w:val="0"/>
      <w:marRight w:val="0"/>
      <w:marTop w:val="0"/>
      <w:marBottom w:val="0"/>
      <w:divBdr>
        <w:top w:val="none" w:sz="0" w:space="0" w:color="auto"/>
        <w:left w:val="none" w:sz="0" w:space="0" w:color="auto"/>
        <w:bottom w:val="none" w:sz="0" w:space="0" w:color="auto"/>
        <w:right w:val="none" w:sz="0" w:space="0" w:color="auto"/>
      </w:divBdr>
    </w:div>
    <w:div w:id="670138259">
      <w:marLeft w:val="0"/>
      <w:marRight w:val="0"/>
      <w:marTop w:val="0"/>
      <w:marBottom w:val="0"/>
      <w:divBdr>
        <w:top w:val="none" w:sz="0" w:space="0" w:color="auto"/>
        <w:left w:val="none" w:sz="0" w:space="0" w:color="auto"/>
        <w:bottom w:val="none" w:sz="0" w:space="0" w:color="auto"/>
        <w:right w:val="none" w:sz="0" w:space="0" w:color="auto"/>
      </w:divBdr>
    </w:div>
    <w:div w:id="670138260">
      <w:marLeft w:val="0"/>
      <w:marRight w:val="0"/>
      <w:marTop w:val="0"/>
      <w:marBottom w:val="0"/>
      <w:divBdr>
        <w:top w:val="none" w:sz="0" w:space="0" w:color="auto"/>
        <w:left w:val="none" w:sz="0" w:space="0" w:color="auto"/>
        <w:bottom w:val="none" w:sz="0" w:space="0" w:color="auto"/>
        <w:right w:val="none" w:sz="0" w:space="0" w:color="auto"/>
      </w:divBdr>
    </w:div>
    <w:div w:id="670138261">
      <w:marLeft w:val="0"/>
      <w:marRight w:val="0"/>
      <w:marTop w:val="0"/>
      <w:marBottom w:val="0"/>
      <w:divBdr>
        <w:top w:val="none" w:sz="0" w:space="0" w:color="auto"/>
        <w:left w:val="none" w:sz="0" w:space="0" w:color="auto"/>
        <w:bottom w:val="none" w:sz="0" w:space="0" w:color="auto"/>
        <w:right w:val="none" w:sz="0" w:space="0" w:color="auto"/>
      </w:divBdr>
    </w:div>
    <w:div w:id="670138262">
      <w:marLeft w:val="0"/>
      <w:marRight w:val="0"/>
      <w:marTop w:val="0"/>
      <w:marBottom w:val="0"/>
      <w:divBdr>
        <w:top w:val="none" w:sz="0" w:space="0" w:color="auto"/>
        <w:left w:val="none" w:sz="0" w:space="0" w:color="auto"/>
        <w:bottom w:val="none" w:sz="0" w:space="0" w:color="auto"/>
        <w:right w:val="none" w:sz="0" w:space="0" w:color="auto"/>
      </w:divBdr>
    </w:div>
    <w:div w:id="670138263">
      <w:marLeft w:val="0"/>
      <w:marRight w:val="0"/>
      <w:marTop w:val="0"/>
      <w:marBottom w:val="0"/>
      <w:divBdr>
        <w:top w:val="none" w:sz="0" w:space="0" w:color="auto"/>
        <w:left w:val="none" w:sz="0" w:space="0" w:color="auto"/>
        <w:bottom w:val="none" w:sz="0" w:space="0" w:color="auto"/>
        <w:right w:val="none" w:sz="0" w:space="0" w:color="auto"/>
      </w:divBdr>
    </w:div>
    <w:div w:id="670138264">
      <w:marLeft w:val="0"/>
      <w:marRight w:val="0"/>
      <w:marTop w:val="0"/>
      <w:marBottom w:val="0"/>
      <w:divBdr>
        <w:top w:val="none" w:sz="0" w:space="0" w:color="auto"/>
        <w:left w:val="none" w:sz="0" w:space="0" w:color="auto"/>
        <w:bottom w:val="none" w:sz="0" w:space="0" w:color="auto"/>
        <w:right w:val="none" w:sz="0" w:space="0" w:color="auto"/>
      </w:divBdr>
    </w:div>
    <w:div w:id="670138265">
      <w:marLeft w:val="0"/>
      <w:marRight w:val="0"/>
      <w:marTop w:val="0"/>
      <w:marBottom w:val="0"/>
      <w:divBdr>
        <w:top w:val="none" w:sz="0" w:space="0" w:color="auto"/>
        <w:left w:val="none" w:sz="0" w:space="0" w:color="auto"/>
        <w:bottom w:val="none" w:sz="0" w:space="0" w:color="auto"/>
        <w:right w:val="none" w:sz="0" w:space="0" w:color="auto"/>
      </w:divBdr>
    </w:div>
    <w:div w:id="670138266">
      <w:marLeft w:val="0"/>
      <w:marRight w:val="0"/>
      <w:marTop w:val="0"/>
      <w:marBottom w:val="0"/>
      <w:divBdr>
        <w:top w:val="none" w:sz="0" w:space="0" w:color="auto"/>
        <w:left w:val="none" w:sz="0" w:space="0" w:color="auto"/>
        <w:bottom w:val="none" w:sz="0" w:space="0" w:color="auto"/>
        <w:right w:val="none" w:sz="0" w:space="0" w:color="auto"/>
      </w:divBdr>
    </w:div>
    <w:div w:id="670138267">
      <w:marLeft w:val="0"/>
      <w:marRight w:val="0"/>
      <w:marTop w:val="0"/>
      <w:marBottom w:val="0"/>
      <w:divBdr>
        <w:top w:val="none" w:sz="0" w:space="0" w:color="auto"/>
        <w:left w:val="none" w:sz="0" w:space="0" w:color="auto"/>
        <w:bottom w:val="none" w:sz="0" w:space="0" w:color="auto"/>
        <w:right w:val="none" w:sz="0" w:space="0" w:color="auto"/>
      </w:divBdr>
    </w:div>
    <w:div w:id="670138268">
      <w:marLeft w:val="0"/>
      <w:marRight w:val="0"/>
      <w:marTop w:val="0"/>
      <w:marBottom w:val="0"/>
      <w:divBdr>
        <w:top w:val="none" w:sz="0" w:space="0" w:color="auto"/>
        <w:left w:val="none" w:sz="0" w:space="0" w:color="auto"/>
        <w:bottom w:val="none" w:sz="0" w:space="0" w:color="auto"/>
        <w:right w:val="none" w:sz="0" w:space="0" w:color="auto"/>
      </w:divBdr>
    </w:div>
    <w:div w:id="67013826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41</TotalTime>
  <Pages>1</Pages>
  <Words>146</Words>
  <Characters>866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Pavel Vích</dc:creator>
  <cp:keywords/>
  <dc:description/>
  <cp:lastModifiedBy>Pospíšilová</cp:lastModifiedBy>
  <cp:revision>11</cp:revision>
  <cp:lastPrinted>2014-03-21T14:55:00Z</cp:lastPrinted>
  <dcterms:created xsi:type="dcterms:W3CDTF">2016-12-14T15:36:00Z</dcterms:created>
  <dcterms:modified xsi:type="dcterms:W3CDTF">2016-12-15T10:02:00Z</dcterms:modified>
</cp:coreProperties>
</file>