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5086C" w:rsidRPr="00C165C0" w:rsidRDefault="0095086C" w:rsidP="00EB646E">
      <w:pPr>
        <w:adjustRightInd w:val="0"/>
        <w:spacing w:after="120"/>
        <w:rPr>
          <w:rFonts w:ascii="Franklin Gothic Book" w:hAnsi="Franklin Gothic Book" w:cs="Franklin Gothic Book"/>
          <w:b/>
          <w:bCs/>
          <w:sz w:val="22"/>
          <w:szCs w:val="22"/>
        </w:rPr>
      </w:pPr>
      <w:r w:rsidRPr="00C165C0">
        <w:rPr>
          <w:rFonts w:ascii="Franklin Gothic Book" w:hAnsi="Franklin Gothic Book" w:cs="Franklin Gothic Book"/>
          <w:b/>
          <w:bCs/>
          <w:sz w:val="22"/>
          <w:szCs w:val="22"/>
        </w:rPr>
        <w:t>Příloha č. 2 b</w:t>
      </w:r>
    </w:p>
    <w:p w:rsidR="0095086C" w:rsidRPr="00C165C0" w:rsidRDefault="0095086C" w:rsidP="00EB646E">
      <w:pPr>
        <w:overflowPunct w:val="0"/>
        <w:adjustRightInd w:val="0"/>
        <w:spacing w:after="120" w:line="252" w:lineRule="auto"/>
        <w:jc w:val="center"/>
        <w:textAlignment w:val="baseline"/>
        <w:rPr>
          <w:rFonts w:ascii="Franklin Gothic Book" w:hAnsi="Franklin Gothic Book" w:cs="Franklin Gothic Book"/>
          <w:b/>
          <w:bCs/>
          <w:sz w:val="22"/>
          <w:szCs w:val="22"/>
        </w:rPr>
      </w:pPr>
    </w:p>
    <w:p w:rsidR="0095086C" w:rsidRPr="00C165C0" w:rsidRDefault="0095086C" w:rsidP="00EB646E">
      <w:pPr>
        <w:overflowPunct w:val="0"/>
        <w:adjustRightInd w:val="0"/>
        <w:spacing w:after="120" w:line="252" w:lineRule="auto"/>
        <w:jc w:val="center"/>
        <w:textAlignment w:val="baseline"/>
        <w:rPr>
          <w:rFonts w:ascii="Franklin Gothic Book" w:hAnsi="Franklin Gothic Book" w:cs="Franklin Gothic Book"/>
          <w:b/>
          <w:bCs/>
          <w:sz w:val="22"/>
          <w:szCs w:val="22"/>
        </w:rPr>
      </w:pPr>
    </w:p>
    <w:p w:rsidR="0095086C" w:rsidRPr="00C165C0" w:rsidRDefault="0095086C" w:rsidP="00EB646E">
      <w:pPr>
        <w:overflowPunct w:val="0"/>
        <w:adjustRightInd w:val="0"/>
        <w:spacing w:after="120" w:line="252" w:lineRule="auto"/>
        <w:jc w:val="center"/>
        <w:textAlignment w:val="baseline"/>
        <w:rPr>
          <w:rFonts w:ascii="Franklin Gothic Book" w:hAnsi="Franklin Gothic Book" w:cs="Franklin Gothic Book"/>
          <w:b/>
          <w:bCs/>
        </w:rPr>
      </w:pPr>
      <w:r w:rsidRPr="00C165C0">
        <w:rPr>
          <w:rFonts w:ascii="Franklin Gothic Book" w:hAnsi="Franklin Gothic Book" w:cs="Franklin Gothic Book"/>
          <w:b/>
          <w:bCs/>
        </w:rPr>
        <w:t>ČESTNÉ PROHLÁŠENÍ</w:t>
      </w:r>
    </w:p>
    <w:p w:rsidR="0095086C" w:rsidRPr="00C165C0" w:rsidRDefault="0095086C" w:rsidP="00EB646E">
      <w:pPr>
        <w:adjustRightInd w:val="0"/>
        <w:spacing w:after="120"/>
        <w:rPr>
          <w:rFonts w:ascii="Franklin Gothic Book" w:hAnsi="Franklin Gothic Book" w:cs="Franklin Gothic Book"/>
          <w:color w:val="000000"/>
          <w:sz w:val="22"/>
          <w:szCs w:val="22"/>
        </w:rPr>
      </w:pPr>
    </w:p>
    <w:p w:rsidR="0095086C" w:rsidRPr="00C165C0" w:rsidRDefault="0095086C" w:rsidP="00EB646E">
      <w:pPr>
        <w:adjustRightInd w:val="0"/>
        <w:spacing w:after="120"/>
        <w:rPr>
          <w:rFonts w:ascii="Franklin Gothic Book" w:hAnsi="Franklin Gothic Book" w:cs="Franklin Gothic Book"/>
          <w:color w:val="000000"/>
          <w:sz w:val="22"/>
          <w:szCs w:val="22"/>
        </w:rPr>
      </w:pPr>
    </w:p>
    <w:p w:rsidR="0095086C" w:rsidRPr="00C165C0" w:rsidRDefault="0095086C" w:rsidP="00EB646E">
      <w:pPr>
        <w:spacing w:line="360" w:lineRule="auto"/>
        <w:rPr>
          <w:rFonts w:ascii="Franklin Gothic Book" w:hAnsi="Franklin Gothic Book" w:cs="Franklin Gothic Book"/>
        </w:rPr>
      </w:pPr>
      <w:r w:rsidRPr="00C165C0">
        <w:rPr>
          <w:rFonts w:ascii="Franklin Gothic Book" w:hAnsi="Franklin Gothic Book" w:cs="Franklin Gothic Book"/>
        </w:rPr>
        <w:t>obchodní firma:</w:t>
      </w:r>
    </w:p>
    <w:p w:rsidR="0095086C" w:rsidRPr="00C165C0" w:rsidRDefault="0095086C" w:rsidP="00EB646E">
      <w:pPr>
        <w:spacing w:line="360" w:lineRule="auto"/>
        <w:rPr>
          <w:rFonts w:ascii="Franklin Gothic Book" w:hAnsi="Franklin Gothic Book" w:cs="Franklin Gothic Book"/>
        </w:rPr>
      </w:pPr>
      <w:r w:rsidRPr="00C165C0">
        <w:rPr>
          <w:rFonts w:ascii="Franklin Gothic Book" w:hAnsi="Franklin Gothic Book" w:cs="Franklin Gothic Book"/>
        </w:rPr>
        <w:t>sídlo:</w:t>
      </w:r>
    </w:p>
    <w:p w:rsidR="0095086C" w:rsidRPr="00C165C0" w:rsidRDefault="0095086C" w:rsidP="00EB646E">
      <w:pPr>
        <w:spacing w:line="360" w:lineRule="auto"/>
        <w:rPr>
          <w:rFonts w:ascii="Franklin Gothic Book" w:hAnsi="Franklin Gothic Book" w:cs="Franklin Gothic Book"/>
        </w:rPr>
      </w:pPr>
      <w:r w:rsidRPr="00C165C0">
        <w:rPr>
          <w:rFonts w:ascii="Franklin Gothic Book" w:hAnsi="Franklin Gothic Book" w:cs="Franklin Gothic Book"/>
        </w:rPr>
        <w:t>právní forma:</w:t>
      </w:r>
    </w:p>
    <w:p w:rsidR="0095086C" w:rsidRPr="00C165C0" w:rsidRDefault="0095086C" w:rsidP="00EB646E">
      <w:pPr>
        <w:spacing w:line="360" w:lineRule="auto"/>
        <w:rPr>
          <w:rFonts w:ascii="Franklin Gothic Book" w:hAnsi="Franklin Gothic Book" w:cs="Franklin Gothic Book"/>
        </w:rPr>
      </w:pPr>
      <w:r w:rsidRPr="00C165C0">
        <w:rPr>
          <w:rFonts w:ascii="Franklin Gothic Book" w:hAnsi="Franklin Gothic Book" w:cs="Franklin Gothic Book"/>
        </w:rPr>
        <w:t>IČO:</w:t>
      </w:r>
    </w:p>
    <w:p w:rsidR="0095086C" w:rsidRPr="00C165C0" w:rsidRDefault="0095086C" w:rsidP="00EB646E">
      <w:pPr>
        <w:spacing w:line="360" w:lineRule="auto"/>
        <w:rPr>
          <w:rFonts w:ascii="Franklin Gothic Book" w:hAnsi="Franklin Gothic Book" w:cs="Franklin Gothic Book"/>
        </w:rPr>
      </w:pPr>
    </w:p>
    <w:p w:rsidR="0095086C" w:rsidRPr="00C165C0" w:rsidRDefault="0095086C" w:rsidP="00EB646E">
      <w:pPr>
        <w:adjustRightInd w:val="0"/>
        <w:spacing w:after="120"/>
        <w:rPr>
          <w:rFonts w:ascii="Franklin Gothic Book" w:hAnsi="Franklin Gothic Book" w:cs="Franklin Gothic Book"/>
          <w:b/>
          <w:bCs/>
          <w:color w:val="000000"/>
        </w:rPr>
      </w:pPr>
      <w:r w:rsidRPr="00C165C0">
        <w:rPr>
          <w:rFonts w:ascii="Franklin Gothic Book" w:hAnsi="Franklin Gothic Book" w:cs="Franklin Gothic Book"/>
          <w:color w:val="000000"/>
        </w:rPr>
        <w:t xml:space="preserve">se zájmem o zakázku: </w:t>
      </w:r>
      <w:r w:rsidRPr="00C165C0">
        <w:rPr>
          <w:rFonts w:ascii="Franklin Gothic Book" w:hAnsi="Franklin Gothic Book" w:cs="Franklin Gothic Book"/>
          <w:b/>
          <w:bCs/>
          <w:color w:val="000000"/>
        </w:rPr>
        <w:t xml:space="preserve">„SNÍŽENÍ ENERGETICKÉ NÁROČNOSTI PROVOZU DPMÚL A.S.“  </w:t>
      </w:r>
      <w:r w:rsidRPr="00C165C0">
        <w:rPr>
          <w:rFonts w:ascii="Franklin Gothic Book" w:hAnsi="Franklin Gothic Book" w:cs="Franklin Gothic Book"/>
          <w:color w:val="000000"/>
        </w:rPr>
        <w:t xml:space="preserve">čestně prohlašuje, že: </w:t>
      </w:r>
    </w:p>
    <w:p w:rsidR="0095086C" w:rsidRPr="00C165C0" w:rsidRDefault="0095086C" w:rsidP="00EB646E">
      <w:pPr>
        <w:adjustRightInd w:val="0"/>
        <w:spacing w:after="120"/>
        <w:rPr>
          <w:rFonts w:ascii="Franklin Gothic Book" w:hAnsi="Franklin Gothic Book" w:cs="Franklin Gothic Book"/>
          <w:color w:val="000000"/>
        </w:rPr>
      </w:pPr>
    </w:p>
    <w:p w:rsidR="0095086C" w:rsidRPr="00C165C0" w:rsidRDefault="0095086C" w:rsidP="00EB646E">
      <w:pPr>
        <w:pStyle w:val="BodyTextIndent3"/>
        <w:autoSpaceDE/>
        <w:autoSpaceDN/>
        <w:spacing w:after="0" w:line="240" w:lineRule="auto"/>
        <w:ind w:left="0"/>
        <w:rPr>
          <w:rFonts w:ascii="Franklin Gothic Book" w:hAnsi="Franklin Gothic Book" w:cs="Franklin Gothic Book"/>
          <w:b/>
          <w:bCs/>
          <w:i/>
          <w:iCs/>
          <w:color w:val="000000"/>
          <w:sz w:val="20"/>
          <w:szCs w:val="20"/>
        </w:rPr>
      </w:pPr>
      <w:r w:rsidRPr="00C165C0">
        <w:rPr>
          <w:rFonts w:ascii="Franklin Gothic Book" w:hAnsi="Franklin Gothic Book" w:cs="Franklin Gothic Book"/>
          <w:color w:val="000000"/>
          <w:sz w:val="20"/>
          <w:szCs w:val="20"/>
        </w:rPr>
        <w:t>- neuzavřel a neuzavře zakázanou dohodu podle zvláštního právního pře</w:t>
      </w:r>
      <w:r>
        <w:rPr>
          <w:rFonts w:ascii="Franklin Gothic Book" w:hAnsi="Franklin Gothic Book" w:cs="Franklin Gothic Book"/>
          <w:color w:val="000000"/>
          <w:sz w:val="20"/>
          <w:szCs w:val="20"/>
        </w:rPr>
        <w:t>dpisu (zákon č. 143/2001 Sb., o </w:t>
      </w:r>
      <w:r w:rsidRPr="00C165C0">
        <w:rPr>
          <w:rFonts w:ascii="Franklin Gothic Book" w:hAnsi="Franklin Gothic Book" w:cs="Franklin Gothic Book"/>
          <w:color w:val="000000"/>
          <w:sz w:val="20"/>
          <w:szCs w:val="20"/>
        </w:rPr>
        <w:t>ochraně hospodářské soutěže a o změně některých zákonů, ve znění pozdějších předpisů) v souvislosti se zadávanou veřejnou zakázkou.</w:t>
      </w:r>
    </w:p>
    <w:p w:rsidR="0095086C" w:rsidRPr="00C165C0" w:rsidRDefault="0095086C" w:rsidP="00EB646E">
      <w:pPr>
        <w:pStyle w:val="BodyTextIndent3"/>
        <w:autoSpaceDE/>
        <w:autoSpaceDN/>
        <w:spacing w:after="0" w:line="240" w:lineRule="auto"/>
        <w:ind w:left="0"/>
        <w:rPr>
          <w:rFonts w:ascii="Franklin Gothic Book" w:hAnsi="Franklin Gothic Book" w:cs="Franklin Gothic Book"/>
          <w:color w:val="000000"/>
          <w:sz w:val="20"/>
          <w:szCs w:val="20"/>
        </w:rPr>
      </w:pPr>
    </w:p>
    <w:p w:rsidR="0095086C" w:rsidRPr="00C165C0" w:rsidRDefault="0095086C" w:rsidP="00EB646E">
      <w:pPr>
        <w:pStyle w:val="BodyTextIndent3"/>
        <w:autoSpaceDE/>
        <w:autoSpaceDN/>
        <w:spacing w:after="0" w:line="240" w:lineRule="auto"/>
        <w:ind w:left="0"/>
        <w:rPr>
          <w:rFonts w:ascii="Franklin Gothic Book" w:hAnsi="Franklin Gothic Book" w:cs="Franklin Gothic Book"/>
          <w:color w:val="000000"/>
          <w:sz w:val="20"/>
          <w:szCs w:val="20"/>
        </w:rPr>
      </w:pPr>
    </w:p>
    <w:p w:rsidR="0095086C" w:rsidRPr="00C165C0" w:rsidRDefault="0095086C" w:rsidP="00EB646E">
      <w:pPr>
        <w:spacing w:line="216" w:lineRule="auto"/>
        <w:rPr>
          <w:rFonts w:ascii="Franklin Gothic Book" w:hAnsi="Franklin Gothic Book" w:cs="Franklin Gothic Book"/>
          <w:spacing w:val="-6"/>
        </w:rPr>
      </w:pPr>
    </w:p>
    <w:p w:rsidR="0095086C" w:rsidRPr="00C165C0" w:rsidRDefault="0095086C" w:rsidP="00EB646E">
      <w:pPr>
        <w:spacing w:line="216" w:lineRule="auto"/>
        <w:rPr>
          <w:rFonts w:ascii="Franklin Gothic Book" w:hAnsi="Franklin Gothic Book" w:cs="Franklin Gothic Book"/>
          <w:spacing w:val="-6"/>
        </w:rPr>
      </w:pPr>
      <w:r w:rsidRPr="00C165C0">
        <w:rPr>
          <w:rFonts w:ascii="Franklin Gothic Book" w:hAnsi="Franklin Gothic Book" w:cs="Franklin Gothic Book"/>
          <w:spacing w:val="-6"/>
        </w:rPr>
        <w:t>V ………………………………………………….. dne ………………………..</w:t>
      </w:r>
    </w:p>
    <w:p w:rsidR="0095086C" w:rsidRPr="00C165C0" w:rsidRDefault="0095086C" w:rsidP="00EB646E">
      <w:pPr>
        <w:spacing w:line="216" w:lineRule="auto"/>
        <w:rPr>
          <w:rFonts w:ascii="Franklin Gothic Book" w:hAnsi="Franklin Gothic Book" w:cs="Franklin Gothic Book"/>
          <w:spacing w:val="-6"/>
          <w:sz w:val="22"/>
          <w:szCs w:val="22"/>
        </w:rPr>
      </w:pPr>
    </w:p>
    <w:p w:rsidR="0095086C" w:rsidRPr="00C165C0" w:rsidRDefault="0095086C" w:rsidP="00EB646E">
      <w:pPr>
        <w:spacing w:line="216" w:lineRule="auto"/>
        <w:rPr>
          <w:rFonts w:ascii="Franklin Gothic Book" w:hAnsi="Franklin Gothic Book" w:cs="Franklin Gothic Book"/>
          <w:spacing w:val="-6"/>
          <w:sz w:val="22"/>
          <w:szCs w:val="22"/>
        </w:rPr>
      </w:pPr>
    </w:p>
    <w:p w:rsidR="0095086C" w:rsidRPr="00C165C0" w:rsidRDefault="0095086C" w:rsidP="00EB646E">
      <w:pPr>
        <w:spacing w:line="216" w:lineRule="auto"/>
        <w:rPr>
          <w:rFonts w:ascii="Franklin Gothic Book" w:hAnsi="Franklin Gothic Book" w:cs="Franklin Gothic Book"/>
          <w:spacing w:val="-6"/>
          <w:sz w:val="22"/>
          <w:szCs w:val="22"/>
        </w:rPr>
      </w:pPr>
    </w:p>
    <w:p w:rsidR="0095086C" w:rsidRPr="00C165C0" w:rsidRDefault="0095086C" w:rsidP="00EB646E">
      <w:pPr>
        <w:spacing w:line="216" w:lineRule="auto"/>
        <w:rPr>
          <w:rFonts w:ascii="Franklin Gothic Book" w:hAnsi="Franklin Gothic Book" w:cs="Franklin Gothic Book"/>
          <w:spacing w:val="-6"/>
        </w:rPr>
      </w:pPr>
      <w:r w:rsidRPr="00C165C0">
        <w:rPr>
          <w:rFonts w:ascii="Franklin Gothic Book" w:hAnsi="Franklin Gothic Book" w:cs="Franklin Gothic Book"/>
          <w:spacing w:val="-6"/>
        </w:rPr>
        <w:t>……………………………………………………...</w:t>
      </w:r>
    </w:p>
    <w:p w:rsidR="0095086C" w:rsidRPr="00C165C0" w:rsidRDefault="0095086C" w:rsidP="00EB646E">
      <w:pPr>
        <w:spacing w:line="216" w:lineRule="auto"/>
        <w:rPr>
          <w:rFonts w:ascii="Franklin Gothic Book" w:hAnsi="Franklin Gothic Book" w:cs="Franklin Gothic Book"/>
          <w:spacing w:val="-6"/>
        </w:rPr>
      </w:pPr>
      <w:r w:rsidRPr="00C165C0">
        <w:rPr>
          <w:rFonts w:ascii="Franklin Gothic Book" w:hAnsi="Franklin Gothic Book" w:cs="Franklin Gothic Book"/>
          <w:spacing w:val="-6"/>
        </w:rPr>
        <w:t>(Obchodní firma - osoba oprávněná</w:t>
      </w:r>
    </w:p>
    <w:p w:rsidR="0095086C" w:rsidRPr="00C165C0" w:rsidRDefault="0095086C" w:rsidP="00EB646E">
      <w:pPr>
        <w:spacing w:line="216" w:lineRule="auto"/>
        <w:rPr>
          <w:rFonts w:ascii="Franklin Gothic Book" w:hAnsi="Franklin Gothic Book" w:cs="Franklin Gothic Book"/>
          <w:spacing w:val="-6"/>
        </w:rPr>
      </w:pPr>
      <w:r w:rsidRPr="00C165C0">
        <w:rPr>
          <w:rFonts w:ascii="Franklin Gothic Book" w:hAnsi="Franklin Gothic Book" w:cs="Franklin Gothic Book"/>
          <w:spacing w:val="-6"/>
        </w:rPr>
        <w:t xml:space="preserve"> jednat jménem či za účastníka - doplní účastník)</w:t>
      </w:r>
    </w:p>
    <w:p w:rsidR="0095086C" w:rsidRPr="00C165C0" w:rsidRDefault="0095086C" w:rsidP="00EB646E">
      <w:pPr>
        <w:spacing w:line="216" w:lineRule="auto"/>
        <w:rPr>
          <w:rFonts w:ascii="Franklin Gothic Book" w:hAnsi="Franklin Gothic Book" w:cs="Franklin Gothic Book"/>
          <w:spacing w:val="-6"/>
        </w:rPr>
      </w:pPr>
    </w:p>
    <w:p w:rsidR="0095086C" w:rsidRPr="00C165C0" w:rsidRDefault="0095086C" w:rsidP="00EB646E">
      <w:pPr>
        <w:spacing w:line="216" w:lineRule="auto"/>
        <w:rPr>
          <w:rFonts w:ascii="Franklin Gothic Book" w:hAnsi="Franklin Gothic Book" w:cs="Franklin Gothic Book"/>
          <w:spacing w:val="-6"/>
          <w:sz w:val="22"/>
          <w:szCs w:val="22"/>
        </w:rPr>
      </w:pPr>
    </w:p>
    <w:sectPr w:rsidR="0095086C" w:rsidRPr="00C165C0" w:rsidSect="00B7579A">
      <w:headerReference w:type="default" r:id="rId7"/>
      <w:footerReference w:type="default" r:id="rId8"/>
      <w:type w:val="continuous"/>
      <w:pgSz w:w="11906" w:h="16838"/>
      <w:pgMar w:top="1985" w:right="1418" w:bottom="1418" w:left="1418" w:header="567" w:footer="526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5086C" w:rsidRDefault="0095086C" w:rsidP="00495CAD">
      <w:r>
        <w:separator/>
      </w:r>
    </w:p>
  </w:endnote>
  <w:endnote w:type="continuationSeparator" w:id="0">
    <w:p w:rsidR="0095086C" w:rsidRDefault="0095086C" w:rsidP="00495CA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Palatino Linotype">
    <w:panose1 w:val="02040502050505030304"/>
    <w:charset w:val="EE"/>
    <w:family w:val="roman"/>
    <w:pitch w:val="variable"/>
    <w:sig w:usb0="E0000387" w:usb1="40000013" w:usb2="00000000" w:usb3="00000000" w:csb0="0000019F" w:csb1="00000000"/>
  </w:font>
  <w:font w:name="Calibri Light">
    <w:altName w:val="Calibri"/>
    <w:panose1 w:val="00000000000000000000"/>
    <w:charset w:val="EE"/>
    <w:family w:val="swiss"/>
    <w:notTrueType/>
    <w:pitch w:val="variable"/>
    <w:sig w:usb0="00000007" w:usb1="00000000" w:usb2="00000000" w:usb3="00000000" w:csb0="00000003" w:csb1="00000000"/>
  </w:font>
  <w:font w:name="SimSun">
    <w:altName w:val="??¨§?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Franklin Gothic Book">
    <w:panose1 w:val="020B0503020102020204"/>
    <w:charset w:val="EE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pPr w:leftFromText="187" w:rightFromText="187" w:vertAnchor="page" w:horzAnchor="margin" w:tblpXSpec="center" w:tblpYSpec="bottom"/>
      <w:tblW w:w="5000" w:type="pct"/>
      <w:tblLayout w:type="fixed"/>
      <w:tblLook w:val="00A0"/>
    </w:tblPr>
    <w:tblGrid>
      <w:gridCol w:w="7429"/>
      <w:gridCol w:w="1857"/>
    </w:tblGrid>
    <w:tr w:rsidR="0095086C">
      <w:trPr>
        <w:trHeight w:val="727"/>
      </w:trPr>
      <w:tc>
        <w:tcPr>
          <w:tcW w:w="4000" w:type="pct"/>
          <w:tcBorders>
            <w:right w:val="triple" w:sz="4" w:space="0" w:color="5B9BD5"/>
          </w:tcBorders>
        </w:tcPr>
        <w:p w:rsidR="0095086C" w:rsidRPr="0029492B" w:rsidRDefault="0095086C">
          <w:pPr>
            <w:tabs>
              <w:tab w:val="left" w:pos="620"/>
              <w:tab w:val="center" w:pos="4320"/>
            </w:tabs>
            <w:jc w:val="right"/>
            <w:rPr>
              <w:rFonts w:ascii="Calibri Light" w:hAnsi="Calibri Light" w:cs="Calibri Light"/>
            </w:rPr>
          </w:pPr>
          <w:fldSimple w:instr=" FILENAME   \* MERGEFORMAT ">
            <w:r w:rsidRPr="00E62CED">
              <w:rPr>
                <w:rFonts w:ascii="Calibri Light" w:hAnsi="Calibri Light" w:cs="Calibri Light"/>
                <w:noProof/>
              </w:rPr>
              <w:t>Zadavaci dokumentace OPPIK_Úspory energie</w:t>
            </w:r>
            <w:r>
              <w:rPr>
                <w:noProof/>
              </w:rPr>
              <w:t xml:space="preserve"> DPMUL_161207</w:t>
            </w:r>
          </w:fldSimple>
        </w:p>
      </w:tc>
      <w:tc>
        <w:tcPr>
          <w:tcW w:w="1000" w:type="pct"/>
          <w:tcBorders>
            <w:left w:val="triple" w:sz="4" w:space="0" w:color="5B9BD5"/>
          </w:tcBorders>
        </w:tcPr>
        <w:p w:rsidR="0095086C" w:rsidRPr="0029492B" w:rsidRDefault="0095086C">
          <w:pPr>
            <w:tabs>
              <w:tab w:val="left" w:pos="1490"/>
            </w:tabs>
            <w:rPr>
              <w:rFonts w:ascii="Calibri Light" w:hAnsi="Calibri Light" w:cs="Calibri Light"/>
              <w:sz w:val="28"/>
              <w:szCs w:val="28"/>
            </w:rPr>
          </w:pPr>
          <w:fldSimple w:instr="PAGE    \* MERGEFORMAT">
            <w:r>
              <w:rPr>
                <w:noProof/>
              </w:rPr>
              <w:t>1</w:t>
            </w:r>
          </w:fldSimple>
        </w:p>
      </w:tc>
    </w:tr>
  </w:tbl>
  <w:p w:rsidR="0095086C" w:rsidRDefault="0095086C" w:rsidP="0029492B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5086C" w:rsidRDefault="0095086C" w:rsidP="00495CAD">
      <w:r>
        <w:separator/>
      </w:r>
    </w:p>
  </w:footnote>
  <w:footnote w:type="continuationSeparator" w:id="0">
    <w:p w:rsidR="0095086C" w:rsidRDefault="0095086C" w:rsidP="00495CAD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086C" w:rsidRDefault="0095086C" w:rsidP="0029492B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Obrázek 1" o:spid="_x0000_i1027" type="#_x0000_t75" style="width:154.5pt;height:32.25pt;visibility:visible">
          <v:imagedata r:id="rId1" o:title=""/>
        </v:shape>
      </w:pict>
    </w:r>
    <w:r>
      <w:rPr>
        <w:noProof/>
      </w:rPr>
      <w:tab/>
    </w:r>
    <w:r>
      <w:rPr>
        <w:noProof/>
      </w:rPr>
      <w:tab/>
    </w:r>
    <w:r>
      <w:rPr>
        <w:noProof/>
      </w:rPr>
      <w:pict>
        <v:shape id="obrázek 3" o:spid="_x0000_i1028" type="#_x0000_t75" style="width:80.25pt;height:39.75pt;visibility:visible">
          <v:imagedata r:id="rId2" o:title="" croptop="23836f" cropbottom="24677f" cropleft="37832f" cropright="11010f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4"/>
    <w:multiLevelType w:val="multilevel"/>
    <w:tmpl w:val="B194F1B2"/>
    <w:name w:val="WW8Num13"/>
    <w:lvl w:ilvl="0">
      <w:start w:val="1"/>
      <w:numFmt w:val="decimal"/>
      <w:lvlText w:val="%1."/>
      <w:lvlJc w:val="left"/>
      <w:pPr>
        <w:tabs>
          <w:tab w:val="num" w:pos="0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567" w:hanging="567"/>
      </w:pPr>
      <w:rPr>
        <w:rFonts w:hint="default"/>
        <w:strike w:val="0"/>
        <w:dstrike w:val="0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4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44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160" w:hanging="1800"/>
      </w:pPr>
      <w:rPr>
        <w:rFonts w:hint="default"/>
      </w:rPr>
    </w:lvl>
  </w:abstractNum>
  <w:abstractNum w:abstractNumId="1">
    <w:nsid w:val="021A3D31"/>
    <w:multiLevelType w:val="hybridMultilevel"/>
    <w:tmpl w:val="9CCE194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">
    <w:nsid w:val="07BA0C5B"/>
    <w:multiLevelType w:val="hybridMultilevel"/>
    <w:tmpl w:val="6820095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9F119D5"/>
    <w:multiLevelType w:val="multilevel"/>
    <w:tmpl w:val="04050023"/>
    <w:lvl w:ilvl="0">
      <w:start w:val="1"/>
      <w:numFmt w:val="upperRoman"/>
      <w:pStyle w:val="Heading1"/>
      <w:lvlText w:val="Článek %1."/>
      <w:lvlJc w:val="left"/>
    </w:lvl>
    <w:lvl w:ilvl="1">
      <w:start w:val="1"/>
      <w:numFmt w:val="decimalZero"/>
      <w:pStyle w:val="Heading2"/>
      <w:isLgl/>
      <w:lvlText w:val="Oddíl %1.%2"/>
      <w:lvlJc w:val="left"/>
    </w:lvl>
    <w:lvl w:ilvl="2">
      <w:start w:val="1"/>
      <w:numFmt w:val="lowerLetter"/>
      <w:pStyle w:val="Heading3"/>
      <w:lvlText w:val="(%3)"/>
      <w:lvlJc w:val="left"/>
      <w:pPr>
        <w:ind w:left="720" w:hanging="432"/>
      </w:pPr>
    </w:lvl>
    <w:lvl w:ilvl="3">
      <w:start w:val="1"/>
      <w:numFmt w:val="lowerRoman"/>
      <w:pStyle w:val="Heading4"/>
      <w:lvlText w:val="(%4)"/>
      <w:lvlJc w:val="right"/>
      <w:pPr>
        <w:ind w:left="864" w:hanging="144"/>
      </w:pPr>
    </w:lvl>
    <w:lvl w:ilvl="4">
      <w:start w:val="1"/>
      <w:numFmt w:val="decimal"/>
      <w:pStyle w:val="Heading5"/>
      <w:lvlText w:val="%5)"/>
      <w:lvlJc w:val="left"/>
      <w:pPr>
        <w:ind w:left="1008" w:hanging="432"/>
      </w:pPr>
    </w:lvl>
    <w:lvl w:ilvl="5">
      <w:start w:val="1"/>
      <w:numFmt w:val="lowerLetter"/>
      <w:pStyle w:val="Heading6"/>
      <w:lvlText w:val="%6)"/>
      <w:lvlJc w:val="left"/>
      <w:pPr>
        <w:ind w:left="1152" w:hanging="432"/>
      </w:pPr>
    </w:lvl>
    <w:lvl w:ilvl="6">
      <w:start w:val="1"/>
      <w:numFmt w:val="lowerRoman"/>
      <w:pStyle w:val="Heading7"/>
      <w:lvlText w:val="%7)"/>
      <w:lvlJc w:val="right"/>
      <w:pPr>
        <w:ind w:left="1296" w:hanging="288"/>
      </w:pPr>
    </w:lvl>
    <w:lvl w:ilvl="7">
      <w:start w:val="1"/>
      <w:numFmt w:val="lowerLetter"/>
      <w:pStyle w:val="Heading8"/>
      <w:lvlText w:val="%8."/>
      <w:lvlJc w:val="left"/>
      <w:pPr>
        <w:ind w:left="1440" w:hanging="432"/>
      </w:pPr>
    </w:lvl>
    <w:lvl w:ilvl="8">
      <w:start w:val="1"/>
      <w:numFmt w:val="lowerRoman"/>
      <w:pStyle w:val="Heading9"/>
      <w:lvlText w:val="%9."/>
      <w:lvlJc w:val="right"/>
      <w:pPr>
        <w:ind w:left="1584" w:hanging="144"/>
      </w:pPr>
    </w:lvl>
  </w:abstractNum>
  <w:abstractNum w:abstractNumId="4">
    <w:nsid w:val="0D8C66DD"/>
    <w:multiLevelType w:val="hybridMultilevel"/>
    <w:tmpl w:val="F1A2969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>
    <w:nsid w:val="0DA51231"/>
    <w:multiLevelType w:val="hybridMultilevel"/>
    <w:tmpl w:val="CFA803DC"/>
    <w:lvl w:ilvl="0" w:tplc="04050019">
      <w:start w:val="1"/>
      <w:numFmt w:val="lowerLetter"/>
      <w:lvlText w:val="%1."/>
      <w:lvlJc w:val="left"/>
      <w:pPr>
        <w:ind w:left="1069" w:hanging="360"/>
      </w:pPr>
    </w:lvl>
    <w:lvl w:ilvl="1" w:tplc="04050019">
      <w:start w:val="1"/>
      <w:numFmt w:val="lowerLetter"/>
      <w:lvlText w:val="%2."/>
      <w:lvlJc w:val="left"/>
      <w:pPr>
        <w:ind w:left="1789" w:hanging="360"/>
      </w:pPr>
    </w:lvl>
    <w:lvl w:ilvl="2" w:tplc="0405001B">
      <w:start w:val="1"/>
      <w:numFmt w:val="lowerRoman"/>
      <w:lvlText w:val="%3."/>
      <w:lvlJc w:val="right"/>
      <w:pPr>
        <w:ind w:left="2509" w:hanging="180"/>
      </w:pPr>
    </w:lvl>
    <w:lvl w:ilvl="3" w:tplc="0405000F">
      <w:start w:val="1"/>
      <w:numFmt w:val="decimal"/>
      <w:lvlText w:val="%4."/>
      <w:lvlJc w:val="left"/>
      <w:pPr>
        <w:ind w:left="3229" w:hanging="360"/>
      </w:pPr>
    </w:lvl>
    <w:lvl w:ilvl="4" w:tplc="04050019">
      <w:start w:val="1"/>
      <w:numFmt w:val="lowerLetter"/>
      <w:lvlText w:val="%5."/>
      <w:lvlJc w:val="left"/>
      <w:pPr>
        <w:ind w:left="3949" w:hanging="360"/>
      </w:pPr>
    </w:lvl>
    <w:lvl w:ilvl="5" w:tplc="0405001B">
      <w:start w:val="1"/>
      <w:numFmt w:val="lowerRoman"/>
      <w:lvlText w:val="%6."/>
      <w:lvlJc w:val="right"/>
      <w:pPr>
        <w:ind w:left="4669" w:hanging="180"/>
      </w:pPr>
    </w:lvl>
    <w:lvl w:ilvl="6" w:tplc="0405000F">
      <w:start w:val="1"/>
      <w:numFmt w:val="decimal"/>
      <w:lvlText w:val="%7."/>
      <w:lvlJc w:val="left"/>
      <w:pPr>
        <w:ind w:left="5389" w:hanging="360"/>
      </w:pPr>
    </w:lvl>
    <w:lvl w:ilvl="7" w:tplc="04050019">
      <w:start w:val="1"/>
      <w:numFmt w:val="lowerLetter"/>
      <w:lvlText w:val="%8."/>
      <w:lvlJc w:val="left"/>
      <w:pPr>
        <w:ind w:left="6109" w:hanging="360"/>
      </w:pPr>
    </w:lvl>
    <w:lvl w:ilvl="8" w:tplc="0405001B">
      <w:start w:val="1"/>
      <w:numFmt w:val="lowerRoman"/>
      <w:lvlText w:val="%9."/>
      <w:lvlJc w:val="right"/>
      <w:pPr>
        <w:ind w:left="6829" w:hanging="180"/>
      </w:pPr>
    </w:lvl>
  </w:abstractNum>
  <w:abstractNum w:abstractNumId="6">
    <w:nsid w:val="0ECC6697"/>
    <w:multiLevelType w:val="hybridMultilevel"/>
    <w:tmpl w:val="B5201264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0AA48EE"/>
    <w:multiLevelType w:val="hybridMultilevel"/>
    <w:tmpl w:val="F7307150"/>
    <w:lvl w:ilvl="0" w:tplc="0405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</w:rPr>
    </w:lvl>
    <w:lvl w:ilvl="1" w:tplc="040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2" w:tplc="040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8">
    <w:nsid w:val="2A967940"/>
    <w:multiLevelType w:val="hybridMultilevel"/>
    <w:tmpl w:val="349A6668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bCs w:val="0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C0D2078"/>
    <w:multiLevelType w:val="hybridMultilevel"/>
    <w:tmpl w:val="46B27F1C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2" w:tplc="040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2DEF52BD"/>
    <w:multiLevelType w:val="hybridMultilevel"/>
    <w:tmpl w:val="EA58B7DE"/>
    <w:lvl w:ilvl="0" w:tplc="04050015">
      <w:start w:val="1"/>
      <w:numFmt w:val="upperLetter"/>
      <w:lvlText w:val="%1."/>
      <w:lvlJc w:val="left"/>
      <w:pPr>
        <w:ind w:left="1476" w:hanging="360"/>
      </w:pPr>
    </w:lvl>
    <w:lvl w:ilvl="1" w:tplc="04050019">
      <w:start w:val="1"/>
      <w:numFmt w:val="lowerLetter"/>
      <w:lvlText w:val="%2."/>
      <w:lvlJc w:val="left"/>
      <w:pPr>
        <w:ind w:left="2196" w:hanging="360"/>
      </w:pPr>
    </w:lvl>
    <w:lvl w:ilvl="2" w:tplc="0405001B">
      <w:start w:val="1"/>
      <w:numFmt w:val="lowerRoman"/>
      <w:lvlText w:val="%3."/>
      <w:lvlJc w:val="right"/>
      <w:pPr>
        <w:ind w:left="2916" w:hanging="180"/>
      </w:pPr>
    </w:lvl>
    <w:lvl w:ilvl="3" w:tplc="0405000F">
      <w:start w:val="1"/>
      <w:numFmt w:val="decimal"/>
      <w:lvlText w:val="%4."/>
      <w:lvlJc w:val="left"/>
      <w:pPr>
        <w:ind w:left="3636" w:hanging="360"/>
      </w:pPr>
    </w:lvl>
    <w:lvl w:ilvl="4" w:tplc="04050019">
      <w:start w:val="1"/>
      <w:numFmt w:val="lowerLetter"/>
      <w:lvlText w:val="%5."/>
      <w:lvlJc w:val="left"/>
      <w:pPr>
        <w:ind w:left="4356" w:hanging="360"/>
      </w:pPr>
    </w:lvl>
    <w:lvl w:ilvl="5" w:tplc="0405001B">
      <w:start w:val="1"/>
      <w:numFmt w:val="lowerRoman"/>
      <w:lvlText w:val="%6."/>
      <w:lvlJc w:val="right"/>
      <w:pPr>
        <w:ind w:left="5076" w:hanging="180"/>
      </w:pPr>
    </w:lvl>
    <w:lvl w:ilvl="6" w:tplc="0405000F">
      <w:start w:val="1"/>
      <w:numFmt w:val="decimal"/>
      <w:lvlText w:val="%7."/>
      <w:lvlJc w:val="left"/>
      <w:pPr>
        <w:ind w:left="5796" w:hanging="360"/>
      </w:pPr>
    </w:lvl>
    <w:lvl w:ilvl="7" w:tplc="04050019">
      <w:start w:val="1"/>
      <w:numFmt w:val="lowerLetter"/>
      <w:lvlText w:val="%8."/>
      <w:lvlJc w:val="left"/>
      <w:pPr>
        <w:ind w:left="6516" w:hanging="360"/>
      </w:pPr>
    </w:lvl>
    <w:lvl w:ilvl="8" w:tplc="0405001B">
      <w:start w:val="1"/>
      <w:numFmt w:val="lowerRoman"/>
      <w:lvlText w:val="%9."/>
      <w:lvlJc w:val="right"/>
      <w:pPr>
        <w:ind w:left="7236" w:hanging="180"/>
      </w:pPr>
    </w:lvl>
  </w:abstractNum>
  <w:abstractNum w:abstractNumId="11">
    <w:nsid w:val="319B5493"/>
    <w:multiLevelType w:val="hybridMultilevel"/>
    <w:tmpl w:val="A36858F8"/>
    <w:lvl w:ilvl="0" w:tplc="B2608F4A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hint="default"/>
      </w:rPr>
    </w:lvl>
    <w:lvl w:ilvl="1" w:tplc="04050017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2">
    <w:nsid w:val="34014508"/>
    <w:multiLevelType w:val="hybridMultilevel"/>
    <w:tmpl w:val="289AF7FE"/>
    <w:lvl w:ilvl="0" w:tplc="B2608F4A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hint="default"/>
      </w:rPr>
    </w:lvl>
    <w:lvl w:ilvl="1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3">
    <w:nsid w:val="35553F8A"/>
    <w:multiLevelType w:val="hybridMultilevel"/>
    <w:tmpl w:val="B5201264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D801920"/>
    <w:multiLevelType w:val="hybridMultilevel"/>
    <w:tmpl w:val="B5201264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0CD33F9"/>
    <w:multiLevelType w:val="hybridMultilevel"/>
    <w:tmpl w:val="4E6AA06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6">
    <w:nsid w:val="537565AE"/>
    <w:multiLevelType w:val="hybridMultilevel"/>
    <w:tmpl w:val="27703876"/>
    <w:lvl w:ilvl="0" w:tplc="04050013">
      <w:start w:val="1"/>
      <w:numFmt w:val="upperRoman"/>
      <w:lvlText w:val="%1."/>
      <w:lvlJc w:val="righ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FEC1A14"/>
    <w:multiLevelType w:val="hybridMultilevel"/>
    <w:tmpl w:val="4A76E58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8">
    <w:nsid w:val="670D2803"/>
    <w:multiLevelType w:val="hybridMultilevel"/>
    <w:tmpl w:val="B5201264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736409F"/>
    <w:multiLevelType w:val="hybridMultilevel"/>
    <w:tmpl w:val="349A6668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bCs w:val="0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08E4968"/>
    <w:multiLevelType w:val="hybridMultilevel"/>
    <w:tmpl w:val="BC0241E8"/>
    <w:lvl w:ilvl="0" w:tplc="F4922394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1">
    <w:nsid w:val="76880519"/>
    <w:multiLevelType w:val="hybridMultilevel"/>
    <w:tmpl w:val="9C3885B4"/>
    <w:lvl w:ilvl="0" w:tplc="0405001B">
      <w:start w:val="1"/>
      <w:numFmt w:val="lowerRoman"/>
      <w:lvlText w:val="%1."/>
      <w:lvlJc w:val="righ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89A6F48"/>
    <w:multiLevelType w:val="hybridMultilevel"/>
    <w:tmpl w:val="CC9E709E"/>
    <w:lvl w:ilvl="0" w:tplc="04050019">
      <w:start w:val="1"/>
      <w:numFmt w:val="lowerLetter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9"/>
  </w:num>
  <w:num w:numId="3">
    <w:abstractNumId w:val="7"/>
  </w:num>
  <w:num w:numId="4">
    <w:abstractNumId w:val="8"/>
  </w:num>
  <w:num w:numId="5">
    <w:abstractNumId w:val="2"/>
  </w:num>
  <w:num w:numId="6">
    <w:abstractNumId w:val="20"/>
  </w:num>
  <w:num w:numId="7">
    <w:abstractNumId w:val="3"/>
  </w:num>
  <w:num w:numId="8">
    <w:abstractNumId w:val="16"/>
  </w:num>
  <w:num w:numId="9">
    <w:abstractNumId w:val="3"/>
  </w:num>
  <w:num w:numId="10">
    <w:abstractNumId w:val="19"/>
  </w:num>
  <w:num w:numId="11">
    <w:abstractNumId w:val="3"/>
  </w:num>
  <w:num w:numId="12">
    <w:abstractNumId w:val="3"/>
  </w:num>
  <w:num w:numId="13">
    <w:abstractNumId w:val="21"/>
  </w:num>
  <w:num w:numId="14">
    <w:abstractNumId w:val="10"/>
  </w:num>
  <w:num w:numId="15">
    <w:abstractNumId w:val="3"/>
  </w:num>
  <w:num w:numId="16">
    <w:abstractNumId w:val="3"/>
  </w:num>
  <w:num w:numId="17">
    <w:abstractNumId w:val="3"/>
  </w:num>
  <w:num w:numId="18">
    <w:abstractNumId w:val="4"/>
  </w:num>
  <w:num w:numId="19">
    <w:abstractNumId w:val="3"/>
  </w:num>
  <w:num w:numId="20">
    <w:abstractNumId w:val="3"/>
  </w:num>
  <w:num w:numId="21">
    <w:abstractNumId w:val="3"/>
  </w:num>
  <w:num w:numId="22">
    <w:abstractNumId w:val="3"/>
  </w:num>
  <w:num w:numId="23">
    <w:abstractNumId w:val="3"/>
  </w:num>
  <w:num w:numId="24">
    <w:abstractNumId w:val="3"/>
  </w:num>
  <w:num w:numId="25">
    <w:abstractNumId w:val="3"/>
  </w:num>
  <w:num w:numId="26">
    <w:abstractNumId w:val="3"/>
  </w:num>
  <w:num w:numId="27">
    <w:abstractNumId w:val="3"/>
  </w:num>
  <w:num w:numId="28">
    <w:abstractNumId w:val="3"/>
  </w:num>
  <w:num w:numId="29">
    <w:abstractNumId w:val="13"/>
  </w:num>
  <w:num w:numId="30">
    <w:abstractNumId w:val="18"/>
  </w:num>
  <w:num w:numId="31">
    <w:abstractNumId w:val="14"/>
  </w:num>
  <w:num w:numId="32">
    <w:abstractNumId w:val="6"/>
  </w:num>
  <w:num w:numId="33">
    <w:abstractNumId w:val="3"/>
  </w:num>
  <w:num w:numId="34">
    <w:abstractNumId w:val="15"/>
  </w:num>
  <w:num w:numId="35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1"/>
  </w:num>
  <w:num w:numId="37">
    <w:abstractNumId w:val="11"/>
  </w:num>
  <w:num w:numId="38">
    <w:abstractNumId w:val="3"/>
  </w:num>
  <w:num w:numId="39">
    <w:abstractNumId w:val="0"/>
  </w:num>
  <w:num w:numId="40">
    <w:abstractNumId w:val="3"/>
  </w:num>
  <w:num w:numId="41">
    <w:abstractNumId w:val="22"/>
  </w:num>
  <w:num w:numId="42">
    <w:abstractNumId w:val="17"/>
  </w:num>
  <w:num w:numId="43">
    <w:abstractNumId w:val="3"/>
  </w:num>
  <w:num w:numId="44">
    <w:abstractNumId w:val="3"/>
  </w:num>
  <w:num w:numId="45">
    <w:abstractNumId w:val="3"/>
  </w:num>
  <w:num w:numId="46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defaultTabStop w:val="709"/>
  <w:hyphenationZone w:val="425"/>
  <w:doNotHyphenateCaps/>
  <w:drawingGridHorizontalSpacing w:val="120"/>
  <w:displayHorizontalDrawingGridEvery w:val="2"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090278"/>
    <w:rsid w:val="0000048D"/>
    <w:rsid w:val="00001E76"/>
    <w:rsid w:val="00002324"/>
    <w:rsid w:val="000142ED"/>
    <w:rsid w:val="000177B7"/>
    <w:rsid w:val="00021CEE"/>
    <w:rsid w:val="00022D0B"/>
    <w:rsid w:val="0002421A"/>
    <w:rsid w:val="000246B7"/>
    <w:rsid w:val="000260FC"/>
    <w:rsid w:val="00026F61"/>
    <w:rsid w:val="0002706A"/>
    <w:rsid w:val="0002745A"/>
    <w:rsid w:val="00027CC1"/>
    <w:rsid w:val="00035B1B"/>
    <w:rsid w:val="000373A7"/>
    <w:rsid w:val="000421F6"/>
    <w:rsid w:val="00052380"/>
    <w:rsid w:val="00053A62"/>
    <w:rsid w:val="00056039"/>
    <w:rsid w:val="00057ECA"/>
    <w:rsid w:val="00060EF0"/>
    <w:rsid w:val="00061A63"/>
    <w:rsid w:val="00061F1D"/>
    <w:rsid w:val="00063487"/>
    <w:rsid w:val="000642B9"/>
    <w:rsid w:val="00071A57"/>
    <w:rsid w:val="00075A90"/>
    <w:rsid w:val="000855D1"/>
    <w:rsid w:val="00085B8A"/>
    <w:rsid w:val="00085D1E"/>
    <w:rsid w:val="00090278"/>
    <w:rsid w:val="00092090"/>
    <w:rsid w:val="000923C1"/>
    <w:rsid w:val="000A0277"/>
    <w:rsid w:val="000A282E"/>
    <w:rsid w:val="000A5F56"/>
    <w:rsid w:val="000B4456"/>
    <w:rsid w:val="000B5F49"/>
    <w:rsid w:val="000C5AE7"/>
    <w:rsid w:val="000C65AB"/>
    <w:rsid w:val="000D17B7"/>
    <w:rsid w:val="000D2D1C"/>
    <w:rsid w:val="000D3090"/>
    <w:rsid w:val="000D4E08"/>
    <w:rsid w:val="000D5633"/>
    <w:rsid w:val="000D7890"/>
    <w:rsid w:val="000E072B"/>
    <w:rsid w:val="000E77CB"/>
    <w:rsid w:val="0010012E"/>
    <w:rsid w:val="001001BB"/>
    <w:rsid w:val="0010048D"/>
    <w:rsid w:val="00100B0C"/>
    <w:rsid w:val="001033F6"/>
    <w:rsid w:val="00104CC7"/>
    <w:rsid w:val="00111149"/>
    <w:rsid w:val="00112883"/>
    <w:rsid w:val="001154E2"/>
    <w:rsid w:val="00117F57"/>
    <w:rsid w:val="00123FB9"/>
    <w:rsid w:val="00130288"/>
    <w:rsid w:val="001331BD"/>
    <w:rsid w:val="001370E2"/>
    <w:rsid w:val="0014330E"/>
    <w:rsid w:val="00144F93"/>
    <w:rsid w:val="00146A4C"/>
    <w:rsid w:val="00146F1A"/>
    <w:rsid w:val="00156463"/>
    <w:rsid w:val="001567F6"/>
    <w:rsid w:val="00157DCF"/>
    <w:rsid w:val="00165435"/>
    <w:rsid w:val="00165F01"/>
    <w:rsid w:val="00167023"/>
    <w:rsid w:val="0017293A"/>
    <w:rsid w:val="00174982"/>
    <w:rsid w:val="0017577D"/>
    <w:rsid w:val="001809CA"/>
    <w:rsid w:val="00181DCD"/>
    <w:rsid w:val="00185BCC"/>
    <w:rsid w:val="001A110F"/>
    <w:rsid w:val="001A20D4"/>
    <w:rsid w:val="001A5F0F"/>
    <w:rsid w:val="001B0251"/>
    <w:rsid w:val="001B1143"/>
    <w:rsid w:val="001B5901"/>
    <w:rsid w:val="001B79D6"/>
    <w:rsid w:val="001C1581"/>
    <w:rsid w:val="001C2783"/>
    <w:rsid w:val="001C3F86"/>
    <w:rsid w:val="001E281E"/>
    <w:rsid w:val="001E4DC6"/>
    <w:rsid w:val="001E4EED"/>
    <w:rsid w:val="001F0525"/>
    <w:rsid w:val="001F0D7E"/>
    <w:rsid w:val="001F119E"/>
    <w:rsid w:val="001F4C45"/>
    <w:rsid w:val="001F7346"/>
    <w:rsid w:val="002027A3"/>
    <w:rsid w:val="00205C7F"/>
    <w:rsid w:val="0021582A"/>
    <w:rsid w:val="002160FA"/>
    <w:rsid w:val="00216552"/>
    <w:rsid w:val="00222055"/>
    <w:rsid w:val="00222613"/>
    <w:rsid w:val="0022295D"/>
    <w:rsid w:val="00224BDF"/>
    <w:rsid w:val="00227334"/>
    <w:rsid w:val="00231AC4"/>
    <w:rsid w:val="00234488"/>
    <w:rsid w:val="00235CAC"/>
    <w:rsid w:val="00237D24"/>
    <w:rsid w:val="002402F8"/>
    <w:rsid w:val="00243A9B"/>
    <w:rsid w:val="00246EB3"/>
    <w:rsid w:val="002523C2"/>
    <w:rsid w:val="00254787"/>
    <w:rsid w:val="00256F18"/>
    <w:rsid w:val="00267E0D"/>
    <w:rsid w:val="0027026F"/>
    <w:rsid w:val="00270FDA"/>
    <w:rsid w:val="00275702"/>
    <w:rsid w:val="00276880"/>
    <w:rsid w:val="00286286"/>
    <w:rsid w:val="00290757"/>
    <w:rsid w:val="00290FE0"/>
    <w:rsid w:val="002925B8"/>
    <w:rsid w:val="0029492B"/>
    <w:rsid w:val="0029521C"/>
    <w:rsid w:val="0029569C"/>
    <w:rsid w:val="002A1693"/>
    <w:rsid w:val="002A2DDB"/>
    <w:rsid w:val="002A37C3"/>
    <w:rsid w:val="002A3BF3"/>
    <w:rsid w:val="002A5CED"/>
    <w:rsid w:val="002A5CEE"/>
    <w:rsid w:val="002A6D1D"/>
    <w:rsid w:val="002A7823"/>
    <w:rsid w:val="002B6E4A"/>
    <w:rsid w:val="002C08B6"/>
    <w:rsid w:val="002C3223"/>
    <w:rsid w:val="002C3777"/>
    <w:rsid w:val="002D0241"/>
    <w:rsid w:val="002D110C"/>
    <w:rsid w:val="002D74BF"/>
    <w:rsid w:val="002E1972"/>
    <w:rsid w:val="002E212C"/>
    <w:rsid w:val="002E37E8"/>
    <w:rsid w:val="002E408E"/>
    <w:rsid w:val="002E4A65"/>
    <w:rsid w:val="002E50F9"/>
    <w:rsid w:val="002E5371"/>
    <w:rsid w:val="002E5D46"/>
    <w:rsid w:val="002E6016"/>
    <w:rsid w:val="002F26CA"/>
    <w:rsid w:val="002F2AF7"/>
    <w:rsid w:val="002F3DA3"/>
    <w:rsid w:val="002F4A1B"/>
    <w:rsid w:val="002F7FD8"/>
    <w:rsid w:val="00305D0C"/>
    <w:rsid w:val="0030610A"/>
    <w:rsid w:val="00307518"/>
    <w:rsid w:val="00307FA7"/>
    <w:rsid w:val="00311AB2"/>
    <w:rsid w:val="0031792E"/>
    <w:rsid w:val="00321596"/>
    <w:rsid w:val="00321A7E"/>
    <w:rsid w:val="003258EB"/>
    <w:rsid w:val="00325EFE"/>
    <w:rsid w:val="003264B0"/>
    <w:rsid w:val="00326A18"/>
    <w:rsid w:val="00335441"/>
    <w:rsid w:val="00335C6B"/>
    <w:rsid w:val="00335CF6"/>
    <w:rsid w:val="00337689"/>
    <w:rsid w:val="003378FE"/>
    <w:rsid w:val="003449EE"/>
    <w:rsid w:val="00346846"/>
    <w:rsid w:val="00350289"/>
    <w:rsid w:val="003506E5"/>
    <w:rsid w:val="00351F33"/>
    <w:rsid w:val="00356364"/>
    <w:rsid w:val="003569A7"/>
    <w:rsid w:val="00356A09"/>
    <w:rsid w:val="00360257"/>
    <w:rsid w:val="0036397D"/>
    <w:rsid w:val="00367900"/>
    <w:rsid w:val="00370AEE"/>
    <w:rsid w:val="00383EEF"/>
    <w:rsid w:val="00393B82"/>
    <w:rsid w:val="00397D9B"/>
    <w:rsid w:val="003A5DFC"/>
    <w:rsid w:val="003A7D60"/>
    <w:rsid w:val="003B4389"/>
    <w:rsid w:val="003B5551"/>
    <w:rsid w:val="003B6646"/>
    <w:rsid w:val="003C1E0A"/>
    <w:rsid w:val="003D1171"/>
    <w:rsid w:val="003D5883"/>
    <w:rsid w:val="003D6413"/>
    <w:rsid w:val="003D79AC"/>
    <w:rsid w:val="003E4880"/>
    <w:rsid w:val="003E4F8C"/>
    <w:rsid w:val="003E52A1"/>
    <w:rsid w:val="003E5B7B"/>
    <w:rsid w:val="003E74A7"/>
    <w:rsid w:val="003E7FF5"/>
    <w:rsid w:val="003F0A6C"/>
    <w:rsid w:val="003F5433"/>
    <w:rsid w:val="003F5FEC"/>
    <w:rsid w:val="00400322"/>
    <w:rsid w:val="004019B5"/>
    <w:rsid w:val="00403247"/>
    <w:rsid w:val="0041444C"/>
    <w:rsid w:val="00414AA6"/>
    <w:rsid w:val="00414F18"/>
    <w:rsid w:val="00415DFA"/>
    <w:rsid w:val="0041641A"/>
    <w:rsid w:val="00422EFE"/>
    <w:rsid w:val="00424FD3"/>
    <w:rsid w:val="0042523F"/>
    <w:rsid w:val="00427798"/>
    <w:rsid w:val="004309A4"/>
    <w:rsid w:val="00433431"/>
    <w:rsid w:val="00434189"/>
    <w:rsid w:val="004351C1"/>
    <w:rsid w:val="00445582"/>
    <w:rsid w:val="00447879"/>
    <w:rsid w:val="0045128E"/>
    <w:rsid w:val="004514E6"/>
    <w:rsid w:val="00454ED3"/>
    <w:rsid w:val="00460177"/>
    <w:rsid w:val="00461060"/>
    <w:rsid w:val="00467BA5"/>
    <w:rsid w:val="00470887"/>
    <w:rsid w:val="004732F4"/>
    <w:rsid w:val="00476300"/>
    <w:rsid w:val="004777EA"/>
    <w:rsid w:val="00477819"/>
    <w:rsid w:val="004808A3"/>
    <w:rsid w:val="00483774"/>
    <w:rsid w:val="00483A89"/>
    <w:rsid w:val="00486376"/>
    <w:rsid w:val="00492DC8"/>
    <w:rsid w:val="00495CAD"/>
    <w:rsid w:val="00497EEB"/>
    <w:rsid w:val="00497F08"/>
    <w:rsid w:val="004A144E"/>
    <w:rsid w:val="004A34FA"/>
    <w:rsid w:val="004A4962"/>
    <w:rsid w:val="004A6100"/>
    <w:rsid w:val="004B2779"/>
    <w:rsid w:val="004B42F6"/>
    <w:rsid w:val="004C4047"/>
    <w:rsid w:val="004C4130"/>
    <w:rsid w:val="004C7B97"/>
    <w:rsid w:val="004D4867"/>
    <w:rsid w:val="004D54C4"/>
    <w:rsid w:val="004E06DC"/>
    <w:rsid w:val="004E0852"/>
    <w:rsid w:val="004E2373"/>
    <w:rsid w:val="004E32E2"/>
    <w:rsid w:val="004F2232"/>
    <w:rsid w:val="004F6A83"/>
    <w:rsid w:val="0050234E"/>
    <w:rsid w:val="00502ED9"/>
    <w:rsid w:val="00512A98"/>
    <w:rsid w:val="00514554"/>
    <w:rsid w:val="00517233"/>
    <w:rsid w:val="00520FA5"/>
    <w:rsid w:val="005246E1"/>
    <w:rsid w:val="00524E07"/>
    <w:rsid w:val="005251B3"/>
    <w:rsid w:val="00526F4F"/>
    <w:rsid w:val="005271D7"/>
    <w:rsid w:val="00527B87"/>
    <w:rsid w:val="005315CC"/>
    <w:rsid w:val="00537BCD"/>
    <w:rsid w:val="005405EA"/>
    <w:rsid w:val="00544FDB"/>
    <w:rsid w:val="00546A56"/>
    <w:rsid w:val="00552C1C"/>
    <w:rsid w:val="00553D82"/>
    <w:rsid w:val="00556553"/>
    <w:rsid w:val="00565BD3"/>
    <w:rsid w:val="0056698D"/>
    <w:rsid w:val="00575292"/>
    <w:rsid w:val="0057786B"/>
    <w:rsid w:val="00582951"/>
    <w:rsid w:val="00583798"/>
    <w:rsid w:val="00585E45"/>
    <w:rsid w:val="005870CB"/>
    <w:rsid w:val="0059129E"/>
    <w:rsid w:val="005963C4"/>
    <w:rsid w:val="00597C77"/>
    <w:rsid w:val="005A597C"/>
    <w:rsid w:val="005A6C40"/>
    <w:rsid w:val="005A7BA9"/>
    <w:rsid w:val="005C00BF"/>
    <w:rsid w:val="005C31A6"/>
    <w:rsid w:val="005C7CE9"/>
    <w:rsid w:val="005E242D"/>
    <w:rsid w:val="005F5FE5"/>
    <w:rsid w:val="005F73BA"/>
    <w:rsid w:val="0060314F"/>
    <w:rsid w:val="006075EB"/>
    <w:rsid w:val="00610102"/>
    <w:rsid w:val="0061134A"/>
    <w:rsid w:val="0061330A"/>
    <w:rsid w:val="00613DB2"/>
    <w:rsid w:val="00621384"/>
    <w:rsid w:val="00624500"/>
    <w:rsid w:val="0062477D"/>
    <w:rsid w:val="00624E56"/>
    <w:rsid w:val="006257C4"/>
    <w:rsid w:val="00626AD0"/>
    <w:rsid w:val="0062751B"/>
    <w:rsid w:val="00630AC5"/>
    <w:rsid w:val="0063383A"/>
    <w:rsid w:val="006345E6"/>
    <w:rsid w:val="0064421D"/>
    <w:rsid w:val="006444B6"/>
    <w:rsid w:val="0065141A"/>
    <w:rsid w:val="00652412"/>
    <w:rsid w:val="006527BD"/>
    <w:rsid w:val="00653CC7"/>
    <w:rsid w:val="00656313"/>
    <w:rsid w:val="006676A2"/>
    <w:rsid w:val="00681979"/>
    <w:rsid w:val="00681B55"/>
    <w:rsid w:val="00697A30"/>
    <w:rsid w:val="006A1CE7"/>
    <w:rsid w:val="006A1D0F"/>
    <w:rsid w:val="006B6767"/>
    <w:rsid w:val="006B78BF"/>
    <w:rsid w:val="006B79B3"/>
    <w:rsid w:val="006C2DED"/>
    <w:rsid w:val="006C7A83"/>
    <w:rsid w:val="006D350B"/>
    <w:rsid w:val="006D4005"/>
    <w:rsid w:val="006D44BF"/>
    <w:rsid w:val="006D4868"/>
    <w:rsid w:val="006D6ECC"/>
    <w:rsid w:val="006D7C79"/>
    <w:rsid w:val="006E2B81"/>
    <w:rsid w:val="006E40C7"/>
    <w:rsid w:val="006E441E"/>
    <w:rsid w:val="006E6E3D"/>
    <w:rsid w:val="006F0759"/>
    <w:rsid w:val="006F0DC1"/>
    <w:rsid w:val="006F6501"/>
    <w:rsid w:val="006F73A9"/>
    <w:rsid w:val="00706DA8"/>
    <w:rsid w:val="00710827"/>
    <w:rsid w:val="00711BA3"/>
    <w:rsid w:val="00712251"/>
    <w:rsid w:val="00717445"/>
    <w:rsid w:val="00721722"/>
    <w:rsid w:val="0072388F"/>
    <w:rsid w:val="00725703"/>
    <w:rsid w:val="00726609"/>
    <w:rsid w:val="00727CEF"/>
    <w:rsid w:val="007318AD"/>
    <w:rsid w:val="00732058"/>
    <w:rsid w:val="00734E10"/>
    <w:rsid w:val="00735497"/>
    <w:rsid w:val="00735EEE"/>
    <w:rsid w:val="00744C05"/>
    <w:rsid w:val="007536F6"/>
    <w:rsid w:val="0075387A"/>
    <w:rsid w:val="00757DF1"/>
    <w:rsid w:val="00762511"/>
    <w:rsid w:val="00765AFC"/>
    <w:rsid w:val="00770528"/>
    <w:rsid w:val="007722EC"/>
    <w:rsid w:val="007751EB"/>
    <w:rsid w:val="007761A7"/>
    <w:rsid w:val="00776A22"/>
    <w:rsid w:val="0078339D"/>
    <w:rsid w:val="007846CB"/>
    <w:rsid w:val="00784C6C"/>
    <w:rsid w:val="00792A29"/>
    <w:rsid w:val="00793EFF"/>
    <w:rsid w:val="0079444E"/>
    <w:rsid w:val="00794BE9"/>
    <w:rsid w:val="0079625B"/>
    <w:rsid w:val="007A2E0B"/>
    <w:rsid w:val="007A5B23"/>
    <w:rsid w:val="007A7444"/>
    <w:rsid w:val="007B0392"/>
    <w:rsid w:val="007B0F34"/>
    <w:rsid w:val="007B2450"/>
    <w:rsid w:val="007B401F"/>
    <w:rsid w:val="007B4D21"/>
    <w:rsid w:val="007B6D66"/>
    <w:rsid w:val="007B7690"/>
    <w:rsid w:val="007C1E8B"/>
    <w:rsid w:val="007C33C7"/>
    <w:rsid w:val="007C4048"/>
    <w:rsid w:val="007D0776"/>
    <w:rsid w:val="007D5CD3"/>
    <w:rsid w:val="007E0F9A"/>
    <w:rsid w:val="007E178F"/>
    <w:rsid w:val="007E4571"/>
    <w:rsid w:val="007E742E"/>
    <w:rsid w:val="007E762E"/>
    <w:rsid w:val="007E7CAA"/>
    <w:rsid w:val="007F03E1"/>
    <w:rsid w:val="007F0956"/>
    <w:rsid w:val="007F13A7"/>
    <w:rsid w:val="0081408D"/>
    <w:rsid w:val="00814B50"/>
    <w:rsid w:val="00817953"/>
    <w:rsid w:val="00817E6E"/>
    <w:rsid w:val="00820A4C"/>
    <w:rsid w:val="008214FE"/>
    <w:rsid w:val="00821A38"/>
    <w:rsid w:val="00822EF7"/>
    <w:rsid w:val="00831A1B"/>
    <w:rsid w:val="00834884"/>
    <w:rsid w:val="00835814"/>
    <w:rsid w:val="00836C73"/>
    <w:rsid w:val="00843572"/>
    <w:rsid w:val="00843FFB"/>
    <w:rsid w:val="00844109"/>
    <w:rsid w:val="00846593"/>
    <w:rsid w:val="00852EC2"/>
    <w:rsid w:val="0085711E"/>
    <w:rsid w:val="0086386C"/>
    <w:rsid w:val="008644BB"/>
    <w:rsid w:val="00866E0E"/>
    <w:rsid w:val="00874871"/>
    <w:rsid w:val="00876B04"/>
    <w:rsid w:val="008822FC"/>
    <w:rsid w:val="0089272B"/>
    <w:rsid w:val="008A21CF"/>
    <w:rsid w:val="008A3961"/>
    <w:rsid w:val="008A5E4D"/>
    <w:rsid w:val="008A6690"/>
    <w:rsid w:val="008B0DFA"/>
    <w:rsid w:val="008B2522"/>
    <w:rsid w:val="008B3270"/>
    <w:rsid w:val="008B4137"/>
    <w:rsid w:val="008B6FDF"/>
    <w:rsid w:val="008B7641"/>
    <w:rsid w:val="008B7E45"/>
    <w:rsid w:val="008C42F9"/>
    <w:rsid w:val="008C743B"/>
    <w:rsid w:val="008C777B"/>
    <w:rsid w:val="008D4734"/>
    <w:rsid w:val="008D63FB"/>
    <w:rsid w:val="008E0B8D"/>
    <w:rsid w:val="008E4BB5"/>
    <w:rsid w:val="008E6FDD"/>
    <w:rsid w:val="008E70EB"/>
    <w:rsid w:val="008F15DF"/>
    <w:rsid w:val="008F1E2E"/>
    <w:rsid w:val="008F2422"/>
    <w:rsid w:val="008F46A8"/>
    <w:rsid w:val="008F5483"/>
    <w:rsid w:val="008F70E5"/>
    <w:rsid w:val="0090151D"/>
    <w:rsid w:val="00902565"/>
    <w:rsid w:val="00907316"/>
    <w:rsid w:val="00914C9D"/>
    <w:rsid w:val="00915D43"/>
    <w:rsid w:val="00916694"/>
    <w:rsid w:val="00921371"/>
    <w:rsid w:val="00921ECB"/>
    <w:rsid w:val="009339C6"/>
    <w:rsid w:val="009342AD"/>
    <w:rsid w:val="00935D60"/>
    <w:rsid w:val="00936305"/>
    <w:rsid w:val="00941800"/>
    <w:rsid w:val="00942043"/>
    <w:rsid w:val="00943768"/>
    <w:rsid w:val="00950258"/>
    <w:rsid w:val="009505EE"/>
    <w:rsid w:val="0095086C"/>
    <w:rsid w:val="00950C4E"/>
    <w:rsid w:val="0095136C"/>
    <w:rsid w:val="009525BB"/>
    <w:rsid w:val="0095687A"/>
    <w:rsid w:val="00956EFC"/>
    <w:rsid w:val="009644B9"/>
    <w:rsid w:val="00965B53"/>
    <w:rsid w:val="00967E14"/>
    <w:rsid w:val="009766D7"/>
    <w:rsid w:val="009813FC"/>
    <w:rsid w:val="00990C48"/>
    <w:rsid w:val="00990D65"/>
    <w:rsid w:val="00991417"/>
    <w:rsid w:val="00996D93"/>
    <w:rsid w:val="009A69FB"/>
    <w:rsid w:val="009B2550"/>
    <w:rsid w:val="009B2C1A"/>
    <w:rsid w:val="009B6108"/>
    <w:rsid w:val="009B6380"/>
    <w:rsid w:val="009C00EC"/>
    <w:rsid w:val="009C56CE"/>
    <w:rsid w:val="009C7BCB"/>
    <w:rsid w:val="009D063F"/>
    <w:rsid w:val="009D1007"/>
    <w:rsid w:val="009D6F41"/>
    <w:rsid w:val="009E1885"/>
    <w:rsid w:val="009E194C"/>
    <w:rsid w:val="009E296E"/>
    <w:rsid w:val="009E296F"/>
    <w:rsid w:val="009E309D"/>
    <w:rsid w:val="009E411B"/>
    <w:rsid w:val="009E41EA"/>
    <w:rsid w:val="009E4B01"/>
    <w:rsid w:val="009E56F2"/>
    <w:rsid w:val="009E68E6"/>
    <w:rsid w:val="009F5BC9"/>
    <w:rsid w:val="00A0003D"/>
    <w:rsid w:val="00A02BFA"/>
    <w:rsid w:val="00A039CF"/>
    <w:rsid w:val="00A0700D"/>
    <w:rsid w:val="00A11297"/>
    <w:rsid w:val="00A13E37"/>
    <w:rsid w:val="00A21077"/>
    <w:rsid w:val="00A21285"/>
    <w:rsid w:val="00A21E28"/>
    <w:rsid w:val="00A22912"/>
    <w:rsid w:val="00A24249"/>
    <w:rsid w:val="00A27379"/>
    <w:rsid w:val="00A3069C"/>
    <w:rsid w:val="00A30ADD"/>
    <w:rsid w:val="00A3548E"/>
    <w:rsid w:val="00A37D49"/>
    <w:rsid w:val="00A37F5F"/>
    <w:rsid w:val="00A41600"/>
    <w:rsid w:val="00A41AD4"/>
    <w:rsid w:val="00A512E0"/>
    <w:rsid w:val="00A52095"/>
    <w:rsid w:val="00A53383"/>
    <w:rsid w:val="00A53EE5"/>
    <w:rsid w:val="00A5470F"/>
    <w:rsid w:val="00A61341"/>
    <w:rsid w:val="00A638D9"/>
    <w:rsid w:val="00A63D53"/>
    <w:rsid w:val="00A733FE"/>
    <w:rsid w:val="00A75E04"/>
    <w:rsid w:val="00A7667A"/>
    <w:rsid w:val="00A7770D"/>
    <w:rsid w:val="00A83897"/>
    <w:rsid w:val="00A92FC5"/>
    <w:rsid w:val="00AA0439"/>
    <w:rsid w:val="00AA46C7"/>
    <w:rsid w:val="00AA4955"/>
    <w:rsid w:val="00AB1C29"/>
    <w:rsid w:val="00AB32CE"/>
    <w:rsid w:val="00AC1AFA"/>
    <w:rsid w:val="00AC225D"/>
    <w:rsid w:val="00AC3769"/>
    <w:rsid w:val="00AC39DC"/>
    <w:rsid w:val="00AC48DE"/>
    <w:rsid w:val="00AE1637"/>
    <w:rsid w:val="00AE321D"/>
    <w:rsid w:val="00AE5155"/>
    <w:rsid w:val="00AF4948"/>
    <w:rsid w:val="00B004E7"/>
    <w:rsid w:val="00B00555"/>
    <w:rsid w:val="00B00BCB"/>
    <w:rsid w:val="00B02376"/>
    <w:rsid w:val="00B0337E"/>
    <w:rsid w:val="00B0420D"/>
    <w:rsid w:val="00B056DF"/>
    <w:rsid w:val="00B05E54"/>
    <w:rsid w:val="00B06548"/>
    <w:rsid w:val="00B12633"/>
    <w:rsid w:val="00B15B7C"/>
    <w:rsid w:val="00B21A74"/>
    <w:rsid w:val="00B22FB8"/>
    <w:rsid w:val="00B25901"/>
    <w:rsid w:val="00B25C56"/>
    <w:rsid w:val="00B26C67"/>
    <w:rsid w:val="00B2751C"/>
    <w:rsid w:val="00B303DB"/>
    <w:rsid w:val="00B31469"/>
    <w:rsid w:val="00B31AAD"/>
    <w:rsid w:val="00B369EB"/>
    <w:rsid w:val="00B374AD"/>
    <w:rsid w:val="00B44BAE"/>
    <w:rsid w:val="00B45DE5"/>
    <w:rsid w:val="00B46E91"/>
    <w:rsid w:val="00B4709F"/>
    <w:rsid w:val="00B51061"/>
    <w:rsid w:val="00B52F3A"/>
    <w:rsid w:val="00B57907"/>
    <w:rsid w:val="00B66734"/>
    <w:rsid w:val="00B67514"/>
    <w:rsid w:val="00B67E37"/>
    <w:rsid w:val="00B716A4"/>
    <w:rsid w:val="00B7207C"/>
    <w:rsid w:val="00B72917"/>
    <w:rsid w:val="00B72F7F"/>
    <w:rsid w:val="00B7579A"/>
    <w:rsid w:val="00B819B2"/>
    <w:rsid w:val="00B93872"/>
    <w:rsid w:val="00B9396C"/>
    <w:rsid w:val="00B95523"/>
    <w:rsid w:val="00BA2341"/>
    <w:rsid w:val="00BA37A5"/>
    <w:rsid w:val="00BA4B8D"/>
    <w:rsid w:val="00BA4F3D"/>
    <w:rsid w:val="00BB13AC"/>
    <w:rsid w:val="00BB1D59"/>
    <w:rsid w:val="00BB6A4A"/>
    <w:rsid w:val="00BC0686"/>
    <w:rsid w:val="00BC0E41"/>
    <w:rsid w:val="00BC1BA8"/>
    <w:rsid w:val="00BC2B79"/>
    <w:rsid w:val="00BD06B2"/>
    <w:rsid w:val="00BD07B0"/>
    <w:rsid w:val="00BD4A7B"/>
    <w:rsid w:val="00BD6380"/>
    <w:rsid w:val="00BE0E53"/>
    <w:rsid w:val="00BE2C42"/>
    <w:rsid w:val="00BE437C"/>
    <w:rsid w:val="00BE690B"/>
    <w:rsid w:val="00BE74CC"/>
    <w:rsid w:val="00BF17D6"/>
    <w:rsid w:val="00C017AB"/>
    <w:rsid w:val="00C02B07"/>
    <w:rsid w:val="00C02BF4"/>
    <w:rsid w:val="00C032B2"/>
    <w:rsid w:val="00C073D5"/>
    <w:rsid w:val="00C100F0"/>
    <w:rsid w:val="00C14297"/>
    <w:rsid w:val="00C164D2"/>
    <w:rsid w:val="00C165C0"/>
    <w:rsid w:val="00C22114"/>
    <w:rsid w:val="00C22B2E"/>
    <w:rsid w:val="00C236E4"/>
    <w:rsid w:val="00C261DC"/>
    <w:rsid w:val="00C2758A"/>
    <w:rsid w:val="00C30FA6"/>
    <w:rsid w:val="00C310E6"/>
    <w:rsid w:val="00C31C2A"/>
    <w:rsid w:val="00C322EE"/>
    <w:rsid w:val="00C34E2E"/>
    <w:rsid w:val="00C4087F"/>
    <w:rsid w:val="00C42BAB"/>
    <w:rsid w:val="00C43C2A"/>
    <w:rsid w:val="00C43CEB"/>
    <w:rsid w:val="00C47515"/>
    <w:rsid w:val="00C5592B"/>
    <w:rsid w:val="00C6511A"/>
    <w:rsid w:val="00C658B4"/>
    <w:rsid w:val="00C65912"/>
    <w:rsid w:val="00C667B0"/>
    <w:rsid w:val="00C6783B"/>
    <w:rsid w:val="00C703BA"/>
    <w:rsid w:val="00C708A1"/>
    <w:rsid w:val="00C71A97"/>
    <w:rsid w:val="00C81ABD"/>
    <w:rsid w:val="00C82AA9"/>
    <w:rsid w:val="00C86E9C"/>
    <w:rsid w:val="00C90597"/>
    <w:rsid w:val="00C90BDB"/>
    <w:rsid w:val="00C92FB7"/>
    <w:rsid w:val="00C9302C"/>
    <w:rsid w:val="00CA33FC"/>
    <w:rsid w:val="00CA54F1"/>
    <w:rsid w:val="00CB603F"/>
    <w:rsid w:val="00CC08FC"/>
    <w:rsid w:val="00CC1DEB"/>
    <w:rsid w:val="00CC2CAA"/>
    <w:rsid w:val="00CC4E39"/>
    <w:rsid w:val="00CC671E"/>
    <w:rsid w:val="00CD097E"/>
    <w:rsid w:val="00CD1362"/>
    <w:rsid w:val="00CD184C"/>
    <w:rsid w:val="00CD52F6"/>
    <w:rsid w:val="00CE1513"/>
    <w:rsid w:val="00CE63CE"/>
    <w:rsid w:val="00CE7D65"/>
    <w:rsid w:val="00CF4D27"/>
    <w:rsid w:val="00CF58C0"/>
    <w:rsid w:val="00CF674B"/>
    <w:rsid w:val="00CF7539"/>
    <w:rsid w:val="00D0324D"/>
    <w:rsid w:val="00D10571"/>
    <w:rsid w:val="00D10B00"/>
    <w:rsid w:val="00D10CC2"/>
    <w:rsid w:val="00D11044"/>
    <w:rsid w:val="00D133C3"/>
    <w:rsid w:val="00D13AA3"/>
    <w:rsid w:val="00D17A4F"/>
    <w:rsid w:val="00D211E4"/>
    <w:rsid w:val="00D2305B"/>
    <w:rsid w:val="00D248BF"/>
    <w:rsid w:val="00D24C0B"/>
    <w:rsid w:val="00D27268"/>
    <w:rsid w:val="00D341AB"/>
    <w:rsid w:val="00D34254"/>
    <w:rsid w:val="00D37098"/>
    <w:rsid w:val="00D40012"/>
    <w:rsid w:val="00D44CBB"/>
    <w:rsid w:val="00D45B85"/>
    <w:rsid w:val="00D51FAE"/>
    <w:rsid w:val="00D53191"/>
    <w:rsid w:val="00D53723"/>
    <w:rsid w:val="00D54D38"/>
    <w:rsid w:val="00D56A6A"/>
    <w:rsid w:val="00D637C6"/>
    <w:rsid w:val="00D641EE"/>
    <w:rsid w:val="00D661BF"/>
    <w:rsid w:val="00D72222"/>
    <w:rsid w:val="00D75278"/>
    <w:rsid w:val="00D75339"/>
    <w:rsid w:val="00D819A0"/>
    <w:rsid w:val="00D82BD5"/>
    <w:rsid w:val="00D83CC6"/>
    <w:rsid w:val="00D919CC"/>
    <w:rsid w:val="00D9396D"/>
    <w:rsid w:val="00D949A2"/>
    <w:rsid w:val="00D9505F"/>
    <w:rsid w:val="00DA085E"/>
    <w:rsid w:val="00DA55B6"/>
    <w:rsid w:val="00DA5A12"/>
    <w:rsid w:val="00DB301C"/>
    <w:rsid w:val="00DC4BC5"/>
    <w:rsid w:val="00DD52A0"/>
    <w:rsid w:val="00DD57B1"/>
    <w:rsid w:val="00DE4882"/>
    <w:rsid w:val="00DF56F3"/>
    <w:rsid w:val="00E06339"/>
    <w:rsid w:val="00E07107"/>
    <w:rsid w:val="00E15C7F"/>
    <w:rsid w:val="00E201A9"/>
    <w:rsid w:val="00E25A5A"/>
    <w:rsid w:val="00E35B5D"/>
    <w:rsid w:val="00E45126"/>
    <w:rsid w:val="00E52458"/>
    <w:rsid w:val="00E526B4"/>
    <w:rsid w:val="00E54851"/>
    <w:rsid w:val="00E57811"/>
    <w:rsid w:val="00E57F89"/>
    <w:rsid w:val="00E60252"/>
    <w:rsid w:val="00E609C5"/>
    <w:rsid w:val="00E60F74"/>
    <w:rsid w:val="00E6259A"/>
    <w:rsid w:val="00E62CED"/>
    <w:rsid w:val="00E75802"/>
    <w:rsid w:val="00E81E9E"/>
    <w:rsid w:val="00E875D0"/>
    <w:rsid w:val="00E9159E"/>
    <w:rsid w:val="00E937F2"/>
    <w:rsid w:val="00E97294"/>
    <w:rsid w:val="00EA5B27"/>
    <w:rsid w:val="00EB1288"/>
    <w:rsid w:val="00EB646E"/>
    <w:rsid w:val="00EB6D86"/>
    <w:rsid w:val="00EB6F6F"/>
    <w:rsid w:val="00EC0657"/>
    <w:rsid w:val="00EC16C0"/>
    <w:rsid w:val="00EC178C"/>
    <w:rsid w:val="00EC3417"/>
    <w:rsid w:val="00EC657D"/>
    <w:rsid w:val="00EE54ED"/>
    <w:rsid w:val="00EE6697"/>
    <w:rsid w:val="00EE6752"/>
    <w:rsid w:val="00EE7E08"/>
    <w:rsid w:val="00EF2F34"/>
    <w:rsid w:val="00EF5113"/>
    <w:rsid w:val="00F01F37"/>
    <w:rsid w:val="00F0248C"/>
    <w:rsid w:val="00F06085"/>
    <w:rsid w:val="00F06A48"/>
    <w:rsid w:val="00F110C1"/>
    <w:rsid w:val="00F119FB"/>
    <w:rsid w:val="00F13F16"/>
    <w:rsid w:val="00F153AF"/>
    <w:rsid w:val="00F16ADA"/>
    <w:rsid w:val="00F17880"/>
    <w:rsid w:val="00F17BDD"/>
    <w:rsid w:val="00F20AA1"/>
    <w:rsid w:val="00F23BF1"/>
    <w:rsid w:val="00F313AF"/>
    <w:rsid w:val="00F35E66"/>
    <w:rsid w:val="00F37BC9"/>
    <w:rsid w:val="00F52F58"/>
    <w:rsid w:val="00F56B8A"/>
    <w:rsid w:val="00F6219F"/>
    <w:rsid w:val="00F6606C"/>
    <w:rsid w:val="00F73764"/>
    <w:rsid w:val="00F74E10"/>
    <w:rsid w:val="00F7593E"/>
    <w:rsid w:val="00F76CBA"/>
    <w:rsid w:val="00F77ECC"/>
    <w:rsid w:val="00F80012"/>
    <w:rsid w:val="00F825E1"/>
    <w:rsid w:val="00F826CC"/>
    <w:rsid w:val="00F8356C"/>
    <w:rsid w:val="00F84C46"/>
    <w:rsid w:val="00F866F3"/>
    <w:rsid w:val="00F87E93"/>
    <w:rsid w:val="00F915A7"/>
    <w:rsid w:val="00F94072"/>
    <w:rsid w:val="00F95B8F"/>
    <w:rsid w:val="00F9689B"/>
    <w:rsid w:val="00F978BF"/>
    <w:rsid w:val="00FA0DA4"/>
    <w:rsid w:val="00FA4CB6"/>
    <w:rsid w:val="00FA531F"/>
    <w:rsid w:val="00FB383D"/>
    <w:rsid w:val="00FB684F"/>
    <w:rsid w:val="00FB6BFE"/>
    <w:rsid w:val="00FB6DDC"/>
    <w:rsid w:val="00FC2D59"/>
    <w:rsid w:val="00FD451E"/>
    <w:rsid w:val="00FD68B8"/>
    <w:rsid w:val="00FE198D"/>
    <w:rsid w:val="00FE3B6A"/>
    <w:rsid w:val="00FE56C7"/>
    <w:rsid w:val="00FE68C0"/>
    <w:rsid w:val="00FE7484"/>
    <w:rsid w:val="00FF5081"/>
    <w:rsid w:val="00FF6D91"/>
    <w:rsid w:val="00FF7BE7"/>
    <w:rsid w:val="00FF7D3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sz w:val="22"/>
        <w:szCs w:val="22"/>
        <w:lang w:val="cs-CZ" w:eastAsia="cs-CZ" w:bidi="ar-SA"/>
      </w:rPr>
    </w:rPrDefault>
    <w:pPrDefault/>
  </w:docDefaults>
  <w:latentStyles w:defLockedState="1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locked="0" w:unhideWhenUsed="0"/>
    <w:lsdException w:name="No Spacing" w:locked="0" w:semiHidden="0" w:uiPriority="1" w:unhideWhenUsed="0" w:qFormat="1"/>
    <w:lsdException w:name="Light Shading" w:locked="0" w:semiHidden="0" w:uiPriority="60" w:unhideWhenUsed="0"/>
    <w:lsdException w:name="Light List" w:locked="0" w:semiHidden="0" w:uiPriority="61" w:unhideWhenUsed="0"/>
    <w:lsdException w:name="Light Grid" w:locked="0" w:semiHidden="0" w:uiPriority="62" w:unhideWhenUsed="0"/>
    <w:lsdException w:name="Medium Shading 1" w:locked="0" w:semiHidden="0" w:uiPriority="63" w:unhideWhenUsed="0"/>
    <w:lsdException w:name="Medium Shading 2" w:locked="0" w:semiHidden="0" w:uiPriority="64" w:unhideWhenUsed="0"/>
    <w:lsdException w:name="Medium List 1" w:locked="0" w:semiHidden="0" w:uiPriority="65" w:unhideWhenUsed="0"/>
    <w:lsdException w:name="Medium List 2" w:locked="0" w:semiHidden="0" w:uiPriority="66" w:unhideWhenUsed="0"/>
    <w:lsdException w:name="Medium Grid 1" w:locked="0" w:semiHidden="0" w:uiPriority="67" w:unhideWhenUsed="0"/>
    <w:lsdException w:name="Medium Grid 2" w:locked="0" w:semiHidden="0" w:uiPriority="68" w:unhideWhenUsed="0"/>
    <w:lsdException w:name="Medium Grid 3" w:locked="0" w:semiHidden="0" w:uiPriority="69" w:unhideWhenUsed="0"/>
    <w:lsdException w:name="Dark List" w:locked="0" w:semiHidden="0" w:uiPriority="70" w:unhideWhenUsed="0"/>
    <w:lsdException w:name="Colorful Shading" w:locked="0" w:semiHidden="0" w:uiPriority="71" w:unhideWhenUsed="0"/>
    <w:lsdException w:name="Colorful List" w:locked="0" w:semiHidden="0" w:uiPriority="72" w:unhideWhenUsed="0"/>
    <w:lsdException w:name="Colorful Grid" w:locked="0" w:semiHidden="0" w:uiPriority="73" w:unhideWhenUsed="0"/>
    <w:lsdException w:name="Light Shading Accent 1" w:locked="0" w:semiHidden="0" w:uiPriority="60" w:unhideWhenUsed="0"/>
    <w:lsdException w:name="Light List Accent 1" w:locked="0" w:semiHidden="0" w:uiPriority="61" w:unhideWhenUsed="0"/>
    <w:lsdException w:name="Light Grid Accent 1" w:locked="0" w:semiHidden="0" w:uiPriority="62" w:unhideWhenUsed="0"/>
    <w:lsdException w:name="Medium Shading 1 Accent 1" w:locked="0" w:semiHidden="0" w:uiPriority="63" w:unhideWhenUsed="0"/>
    <w:lsdException w:name="Medium Shading 2 Accent 1" w:locked="0" w:semiHidden="0" w:uiPriority="64" w:unhideWhenUsed="0"/>
    <w:lsdException w:name="Medium List 1 Accent 1" w:locked="0" w:semiHidden="0" w:uiPriority="65" w:unhideWhenUsed="0"/>
    <w:lsdException w:name="Revision" w:locked="0" w:unhideWhenUsed="0"/>
    <w:lsdException w:name="List Paragraph" w:locked="0" w:semiHidden="0" w:uiPriority="34" w:unhideWhenUsed="0" w:qFormat="1"/>
    <w:lsdException w:name="Quote" w:locked="0" w:semiHidden="0" w:uiPriority="29" w:unhideWhenUsed="0" w:qFormat="1"/>
    <w:lsdException w:name="Intense Quote" w:locked="0" w:semiHidden="0" w:uiPriority="30" w:unhideWhenUsed="0" w:qFormat="1"/>
    <w:lsdException w:name="Medium List 2 Accent 1" w:locked="0" w:semiHidden="0" w:uiPriority="66" w:unhideWhenUsed="0"/>
    <w:lsdException w:name="Medium Grid 1 Accent 1" w:locked="0" w:semiHidden="0" w:uiPriority="67" w:unhideWhenUsed="0"/>
    <w:lsdException w:name="Medium Grid 2 Accent 1" w:locked="0" w:semiHidden="0" w:uiPriority="68" w:unhideWhenUsed="0"/>
    <w:lsdException w:name="Medium Grid 3 Accent 1" w:locked="0" w:semiHidden="0" w:uiPriority="69" w:unhideWhenUsed="0"/>
    <w:lsdException w:name="Dark List Accent 1" w:locked="0" w:semiHidden="0" w:uiPriority="70" w:unhideWhenUsed="0"/>
    <w:lsdException w:name="Colorful Shading Accent 1" w:locked="0" w:semiHidden="0" w:uiPriority="71" w:unhideWhenUsed="0"/>
    <w:lsdException w:name="Colorful List Accent 1" w:locked="0" w:semiHidden="0" w:uiPriority="72" w:unhideWhenUsed="0"/>
    <w:lsdException w:name="Colorful Grid Accent 1" w:locked="0" w:semiHidden="0" w:uiPriority="73" w:unhideWhenUsed="0"/>
    <w:lsdException w:name="Light Shading Accent 2" w:locked="0" w:semiHidden="0" w:uiPriority="60" w:unhideWhenUsed="0"/>
    <w:lsdException w:name="Light List Accent 2" w:locked="0" w:semiHidden="0" w:uiPriority="61" w:unhideWhenUsed="0"/>
    <w:lsdException w:name="Light Grid Accent 2" w:locked="0" w:semiHidden="0" w:uiPriority="62" w:unhideWhenUsed="0"/>
    <w:lsdException w:name="Medium Shading 1 Accent 2" w:locked="0" w:semiHidden="0" w:uiPriority="63" w:unhideWhenUsed="0"/>
    <w:lsdException w:name="Medium Shading 2 Accent 2" w:locked="0" w:semiHidden="0" w:uiPriority="64" w:unhideWhenUsed="0"/>
    <w:lsdException w:name="Medium List 1 Accent 2" w:locked="0" w:semiHidden="0" w:uiPriority="65" w:unhideWhenUsed="0"/>
    <w:lsdException w:name="Medium List 2 Accent 2" w:locked="0" w:semiHidden="0" w:uiPriority="66" w:unhideWhenUsed="0"/>
    <w:lsdException w:name="Medium Grid 1 Accent 2" w:locked="0" w:semiHidden="0" w:uiPriority="67" w:unhideWhenUsed="0"/>
    <w:lsdException w:name="Medium Grid 2 Accent 2" w:locked="0" w:semiHidden="0" w:uiPriority="68" w:unhideWhenUsed="0"/>
    <w:lsdException w:name="Medium Grid 3 Accent 2" w:locked="0" w:semiHidden="0" w:uiPriority="69" w:unhideWhenUsed="0"/>
    <w:lsdException w:name="Dark List Accent 2" w:locked="0" w:semiHidden="0" w:uiPriority="70" w:unhideWhenUsed="0"/>
    <w:lsdException w:name="Colorful Shading Accent 2" w:locked="0" w:semiHidden="0" w:uiPriority="71" w:unhideWhenUsed="0"/>
    <w:lsdException w:name="Colorful List Accent 2" w:locked="0" w:semiHidden="0" w:uiPriority="72" w:unhideWhenUsed="0"/>
    <w:lsdException w:name="Colorful Grid Accent 2" w:locked="0" w:semiHidden="0" w:uiPriority="73" w:unhideWhenUsed="0"/>
    <w:lsdException w:name="Light Shading Accent 3" w:locked="0" w:semiHidden="0" w:uiPriority="60" w:unhideWhenUsed="0"/>
    <w:lsdException w:name="Light List Accent 3" w:locked="0" w:semiHidden="0" w:uiPriority="61" w:unhideWhenUsed="0"/>
    <w:lsdException w:name="Light Grid Accent 3" w:locked="0" w:semiHidden="0" w:uiPriority="62" w:unhideWhenUsed="0"/>
    <w:lsdException w:name="Medium Shading 1 Accent 3" w:locked="0" w:semiHidden="0" w:uiPriority="63" w:unhideWhenUsed="0"/>
    <w:lsdException w:name="Medium Shading 2 Accent 3" w:locked="0" w:semiHidden="0" w:uiPriority="64" w:unhideWhenUsed="0"/>
    <w:lsdException w:name="Medium List 1 Accent 3" w:locked="0" w:semiHidden="0" w:uiPriority="65" w:unhideWhenUsed="0"/>
    <w:lsdException w:name="Medium List 2 Accent 3" w:locked="0" w:semiHidden="0" w:uiPriority="66" w:unhideWhenUsed="0"/>
    <w:lsdException w:name="Medium Grid 1 Accent 3" w:locked="0" w:semiHidden="0" w:uiPriority="67" w:unhideWhenUsed="0"/>
    <w:lsdException w:name="Medium Grid 2 Accent 3" w:locked="0" w:semiHidden="0" w:uiPriority="68" w:unhideWhenUsed="0"/>
    <w:lsdException w:name="Medium Grid 3 Accent 3" w:locked="0" w:semiHidden="0" w:uiPriority="69" w:unhideWhenUsed="0"/>
    <w:lsdException w:name="Dark List Accent 3" w:locked="0" w:semiHidden="0" w:uiPriority="70" w:unhideWhenUsed="0"/>
    <w:lsdException w:name="Colorful Shading Accent 3" w:locked="0" w:semiHidden="0" w:uiPriority="71" w:unhideWhenUsed="0"/>
    <w:lsdException w:name="Colorful List Accent 3" w:locked="0" w:semiHidden="0" w:uiPriority="72" w:unhideWhenUsed="0"/>
    <w:lsdException w:name="Colorful Grid Accent 3" w:locked="0" w:semiHidden="0" w:uiPriority="73" w:unhideWhenUsed="0"/>
    <w:lsdException w:name="Light Shading Accent 4" w:locked="0" w:semiHidden="0" w:uiPriority="60" w:unhideWhenUsed="0"/>
    <w:lsdException w:name="Light List Accent 4" w:locked="0" w:semiHidden="0" w:uiPriority="61" w:unhideWhenUsed="0"/>
    <w:lsdException w:name="Light Grid Accent 4" w:locked="0" w:semiHidden="0" w:uiPriority="62" w:unhideWhenUsed="0"/>
    <w:lsdException w:name="Medium Shading 1 Accent 4" w:locked="0" w:semiHidden="0" w:uiPriority="63" w:unhideWhenUsed="0"/>
    <w:lsdException w:name="Medium Shading 2 Accent 4" w:locked="0" w:semiHidden="0" w:uiPriority="64" w:unhideWhenUsed="0"/>
    <w:lsdException w:name="Medium List 1 Accent 4" w:locked="0" w:semiHidden="0" w:uiPriority="65" w:unhideWhenUsed="0"/>
    <w:lsdException w:name="Medium List 2 Accent 4" w:locked="0" w:semiHidden="0" w:uiPriority="66" w:unhideWhenUsed="0"/>
    <w:lsdException w:name="Medium Grid 1 Accent 4" w:locked="0" w:semiHidden="0" w:uiPriority="67" w:unhideWhenUsed="0"/>
    <w:lsdException w:name="Medium Grid 2 Accent 4" w:locked="0" w:semiHidden="0" w:uiPriority="68" w:unhideWhenUsed="0"/>
    <w:lsdException w:name="Medium Grid 3 Accent 4" w:locked="0" w:semiHidden="0" w:uiPriority="69" w:unhideWhenUsed="0"/>
    <w:lsdException w:name="Dark List Accent 4" w:locked="0" w:semiHidden="0" w:uiPriority="70" w:unhideWhenUsed="0"/>
    <w:lsdException w:name="Colorful Shading Accent 4" w:locked="0" w:semiHidden="0" w:uiPriority="71" w:unhideWhenUsed="0"/>
    <w:lsdException w:name="Colorful List Accent 4" w:locked="0" w:semiHidden="0" w:uiPriority="72" w:unhideWhenUsed="0"/>
    <w:lsdException w:name="Colorful Grid Accent 4" w:locked="0" w:semiHidden="0" w:uiPriority="73" w:unhideWhenUsed="0"/>
    <w:lsdException w:name="Light Shading Accent 5" w:locked="0" w:semiHidden="0" w:uiPriority="60" w:unhideWhenUsed="0"/>
    <w:lsdException w:name="Light List Accent 5" w:locked="0" w:semiHidden="0" w:uiPriority="61" w:unhideWhenUsed="0"/>
    <w:lsdException w:name="Light Grid Accent 5" w:locked="0" w:semiHidden="0" w:uiPriority="62" w:unhideWhenUsed="0"/>
    <w:lsdException w:name="Medium Shading 1 Accent 5" w:locked="0" w:semiHidden="0" w:uiPriority="63" w:unhideWhenUsed="0"/>
    <w:lsdException w:name="Medium Shading 2 Accent 5" w:locked="0" w:semiHidden="0" w:uiPriority="64" w:unhideWhenUsed="0"/>
    <w:lsdException w:name="Medium List 1 Accent 5" w:locked="0" w:semiHidden="0" w:uiPriority="65" w:unhideWhenUsed="0"/>
    <w:lsdException w:name="Medium List 2 Accent 5" w:locked="0" w:semiHidden="0" w:uiPriority="66" w:unhideWhenUsed="0"/>
    <w:lsdException w:name="Medium Grid 1 Accent 5" w:locked="0" w:semiHidden="0" w:uiPriority="67" w:unhideWhenUsed="0"/>
    <w:lsdException w:name="Medium Grid 2 Accent 5" w:locked="0" w:semiHidden="0" w:uiPriority="68" w:unhideWhenUsed="0"/>
    <w:lsdException w:name="Medium Grid 3 Accent 5" w:locked="0" w:semiHidden="0" w:uiPriority="69" w:unhideWhenUsed="0"/>
    <w:lsdException w:name="Dark List Accent 5" w:locked="0" w:semiHidden="0" w:uiPriority="70" w:unhideWhenUsed="0"/>
    <w:lsdException w:name="Colorful Shading Accent 5" w:locked="0" w:semiHidden="0" w:uiPriority="71" w:unhideWhenUsed="0"/>
    <w:lsdException w:name="Colorful List Accent 5" w:locked="0" w:semiHidden="0" w:uiPriority="72" w:unhideWhenUsed="0"/>
    <w:lsdException w:name="Colorful Grid Accent 5" w:locked="0" w:semiHidden="0" w:uiPriority="73" w:unhideWhenUsed="0"/>
    <w:lsdException w:name="Light Shading Accent 6" w:locked="0" w:semiHidden="0" w:uiPriority="60" w:unhideWhenUsed="0"/>
    <w:lsdException w:name="Light List Accent 6" w:locked="0" w:semiHidden="0" w:uiPriority="61" w:unhideWhenUsed="0"/>
    <w:lsdException w:name="Light Grid Accent 6" w:locked="0" w:semiHidden="0" w:uiPriority="62" w:unhideWhenUsed="0"/>
    <w:lsdException w:name="Medium Shading 1 Accent 6" w:locked="0" w:semiHidden="0" w:uiPriority="63" w:unhideWhenUsed="0"/>
    <w:lsdException w:name="Medium Shading 2 Accent 6" w:locked="0" w:semiHidden="0" w:uiPriority="64" w:unhideWhenUsed="0"/>
    <w:lsdException w:name="Medium List 1 Accent 6" w:locked="0" w:semiHidden="0" w:uiPriority="65" w:unhideWhenUsed="0"/>
    <w:lsdException w:name="Medium List 2 Accent 6" w:locked="0" w:semiHidden="0" w:uiPriority="66" w:unhideWhenUsed="0"/>
    <w:lsdException w:name="Medium Grid 1 Accent 6" w:locked="0" w:semiHidden="0" w:uiPriority="67" w:unhideWhenUsed="0"/>
    <w:lsdException w:name="Medium Grid 2 Accent 6" w:locked="0" w:semiHidden="0" w:uiPriority="68" w:unhideWhenUsed="0"/>
    <w:lsdException w:name="Medium Grid 3 Accent 6" w:locked="0" w:semiHidden="0" w:uiPriority="69" w:unhideWhenUsed="0"/>
    <w:lsdException w:name="Dark List Accent 6" w:locked="0" w:semiHidden="0" w:uiPriority="70" w:unhideWhenUsed="0"/>
    <w:lsdException w:name="Colorful Shading Accent 6" w:locked="0" w:semiHidden="0" w:uiPriority="71" w:unhideWhenUsed="0"/>
    <w:lsdException w:name="Colorful List Accent 6" w:locked="0" w:semiHidden="0" w:uiPriority="72" w:unhideWhenUsed="0"/>
    <w:lsdException w:name="Colorful Grid Accent 6" w:locked="0" w:semiHidden="0" w:uiPriority="73" w:unhideWhenUsed="0"/>
    <w:lsdException w:name="Subtle Emphasis" w:locked="0" w:semiHidden="0" w:uiPriority="19" w:unhideWhenUsed="0" w:qFormat="1"/>
    <w:lsdException w:name="Intense Emphasis" w:locked="0" w:semiHidden="0" w:uiPriority="21" w:unhideWhenUsed="0" w:qFormat="1"/>
    <w:lsdException w:name="Subtle Reference" w:locked="0" w:semiHidden="0" w:uiPriority="31" w:unhideWhenUsed="0" w:qFormat="1"/>
    <w:lsdException w:name="Intense Reference" w:locked="0" w:semiHidden="0" w:uiPriority="32" w:unhideWhenUsed="0" w:qFormat="1"/>
    <w:lsdException w:name="Book Title" w:locked="0" w:semiHidden="0" w:uiPriority="33" w:unhideWhenUsed="0" w:qFormat="1"/>
    <w:lsdException w:name="Bibliography" w:locked="0" w:uiPriority="37"/>
    <w:lsdException w:name="TOC Heading" w:locked="0" w:semiHidden="0" w:uiPriority="39" w:unhideWhenUsed="0" w:qFormat="1"/>
  </w:latentStyles>
  <w:style w:type="paragraph" w:default="1" w:styleId="Normal">
    <w:name w:val="Normal"/>
    <w:qFormat/>
    <w:rsid w:val="00B374AD"/>
    <w:pPr>
      <w:spacing w:before="100" w:after="200" w:line="276" w:lineRule="auto"/>
    </w:pPr>
    <w:rPr>
      <w:rFonts w:cs="Calibri"/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9"/>
    <w:qFormat/>
    <w:rsid w:val="00B374AD"/>
    <w:pPr>
      <w:numPr>
        <w:numId w:val="7"/>
      </w:numPr>
      <w:pBdr>
        <w:top w:val="single" w:sz="24" w:space="0" w:color="5B9BD5"/>
        <w:left w:val="single" w:sz="24" w:space="0" w:color="5B9BD5"/>
        <w:bottom w:val="single" w:sz="24" w:space="0" w:color="5B9BD5"/>
        <w:right w:val="single" w:sz="24" w:space="0" w:color="5B9BD5"/>
      </w:pBdr>
      <w:shd w:val="clear" w:color="auto" w:fill="5B9BD5"/>
      <w:spacing w:after="0"/>
      <w:outlineLvl w:val="0"/>
    </w:pPr>
    <w:rPr>
      <w:caps/>
      <w:color w:val="FFFFFF"/>
      <w:spacing w:val="15"/>
      <w:sz w:val="22"/>
      <w:szCs w:val="22"/>
    </w:rPr>
  </w:style>
  <w:style w:type="paragraph" w:styleId="Heading2">
    <w:name w:val="heading 2"/>
    <w:basedOn w:val="Normal"/>
    <w:next w:val="Normal"/>
    <w:link w:val="Heading2Char"/>
    <w:uiPriority w:val="99"/>
    <w:qFormat/>
    <w:rsid w:val="00B374AD"/>
    <w:pPr>
      <w:numPr>
        <w:ilvl w:val="1"/>
        <w:numId w:val="7"/>
      </w:numPr>
      <w:pBdr>
        <w:top w:val="single" w:sz="24" w:space="0" w:color="DEEAF6"/>
        <w:left w:val="single" w:sz="24" w:space="0" w:color="DEEAF6"/>
        <w:bottom w:val="single" w:sz="24" w:space="0" w:color="DEEAF6"/>
        <w:right w:val="single" w:sz="24" w:space="0" w:color="DEEAF6"/>
      </w:pBdr>
      <w:shd w:val="clear" w:color="auto" w:fill="DEEAF6"/>
      <w:spacing w:after="0"/>
      <w:outlineLvl w:val="1"/>
    </w:pPr>
    <w:rPr>
      <w:caps/>
      <w:spacing w:val="15"/>
    </w:rPr>
  </w:style>
  <w:style w:type="paragraph" w:styleId="Heading3">
    <w:name w:val="heading 3"/>
    <w:basedOn w:val="Normal"/>
    <w:next w:val="Normal"/>
    <w:link w:val="Heading3Char"/>
    <w:uiPriority w:val="99"/>
    <w:qFormat/>
    <w:rsid w:val="00B374AD"/>
    <w:pPr>
      <w:numPr>
        <w:ilvl w:val="2"/>
        <w:numId w:val="7"/>
      </w:numPr>
      <w:pBdr>
        <w:top w:val="single" w:sz="6" w:space="2" w:color="5B9BD5"/>
      </w:pBdr>
      <w:spacing w:before="300" w:after="0"/>
      <w:outlineLvl w:val="2"/>
    </w:pPr>
    <w:rPr>
      <w:caps/>
      <w:color w:val="1F4D78"/>
      <w:spacing w:val="15"/>
    </w:rPr>
  </w:style>
  <w:style w:type="paragraph" w:styleId="Heading4">
    <w:name w:val="heading 4"/>
    <w:basedOn w:val="Normal"/>
    <w:next w:val="Normal"/>
    <w:link w:val="Heading4Char"/>
    <w:uiPriority w:val="99"/>
    <w:qFormat/>
    <w:rsid w:val="00B374AD"/>
    <w:pPr>
      <w:numPr>
        <w:ilvl w:val="3"/>
        <w:numId w:val="7"/>
      </w:numPr>
      <w:pBdr>
        <w:top w:val="dotted" w:sz="6" w:space="2" w:color="5B9BD5"/>
      </w:pBdr>
      <w:spacing w:before="200" w:after="0"/>
      <w:outlineLvl w:val="3"/>
    </w:pPr>
    <w:rPr>
      <w:caps/>
      <w:color w:val="2E74B5"/>
      <w:spacing w:val="10"/>
    </w:rPr>
  </w:style>
  <w:style w:type="paragraph" w:styleId="Heading5">
    <w:name w:val="heading 5"/>
    <w:basedOn w:val="Normal"/>
    <w:next w:val="Normal"/>
    <w:link w:val="Heading5Char"/>
    <w:uiPriority w:val="99"/>
    <w:qFormat/>
    <w:rsid w:val="00B374AD"/>
    <w:pPr>
      <w:numPr>
        <w:ilvl w:val="4"/>
        <w:numId w:val="7"/>
      </w:numPr>
      <w:pBdr>
        <w:bottom w:val="single" w:sz="6" w:space="1" w:color="5B9BD5"/>
      </w:pBdr>
      <w:spacing w:before="200" w:after="0"/>
      <w:outlineLvl w:val="4"/>
    </w:pPr>
    <w:rPr>
      <w:caps/>
      <w:color w:val="2E74B5"/>
      <w:spacing w:val="10"/>
    </w:rPr>
  </w:style>
  <w:style w:type="paragraph" w:styleId="Heading6">
    <w:name w:val="heading 6"/>
    <w:basedOn w:val="Normal"/>
    <w:next w:val="Normal"/>
    <w:link w:val="Heading6Char"/>
    <w:uiPriority w:val="99"/>
    <w:qFormat/>
    <w:rsid w:val="00B374AD"/>
    <w:pPr>
      <w:numPr>
        <w:ilvl w:val="5"/>
        <w:numId w:val="7"/>
      </w:numPr>
      <w:pBdr>
        <w:bottom w:val="dotted" w:sz="6" w:space="1" w:color="5B9BD5"/>
      </w:pBdr>
      <w:spacing w:before="200" w:after="0"/>
      <w:outlineLvl w:val="5"/>
    </w:pPr>
    <w:rPr>
      <w:caps/>
      <w:color w:val="2E74B5"/>
      <w:spacing w:val="10"/>
    </w:rPr>
  </w:style>
  <w:style w:type="paragraph" w:styleId="Heading7">
    <w:name w:val="heading 7"/>
    <w:basedOn w:val="Normal"/>
    <w:next w:val="Normal"/>
    <w:link w:val="Heading7Char"/>
    <w:uiPriority w:val="99"/>
    <w:qFormat/>
    <w:rsid w:val="00B374AD"/>
    <w:pPr>
      <w:numPr>
        <w:ilvl w:val="6"/>
        <w:numId w:val="7"/>
      </w:numPr>
      <w:spacing w:before="200" w:after="0"/>
      <w:outlineLvl w:val="6"/>
    </w:pPr>
    <w:rPr>
      <w:caps/>
      <w:color w:val="2E74B5"/>
      <w:spacing w:val="10"/>
    </w:rPr>
  </w:style>
  <w:style w:type="paragraph" w:styleId="Heading8">
    <w:name w:val="heading 8"/>
    <w:basedOn w:val="Normal"/>
    <w:next w:val="Normal"/>
    <w:link w:val="Heading8Char"/>
    <w:uiPriority w:val="99"/>
    <w:qFormat/>
    <w:rsid w:val="00B374AD"/>
    <w:pPr>
      <w:numPr>
        <w:ilvl w:val="7"/>
        <w:numId w:val="7"/>
      </w:numPr>
      <w:spacing w:before="200" w:after="0"/>
      <w:outlineLvl w:val="7"/>
    </w:pPr>
    <w:rPr>
      <w:caps/>
      <w:spacing w:val="10"/>
      <w:sz w:val="18"/>
      <w:szCs w:val="18"/>
    </w:rPr>
  </w:style>
  <w:style w:type="paragraph" w:styleId="Heading9">
    <w:name w:val="heading 9"/>
    <w:basedOn w:val="Normal"/>
    <w:next w:val="Normal"/>
    <w:link w:val="Heading9Char"/>
    <w:uiPriority w:val="99"/>
    <w:qFormat/>
    <w:rsid w:val="00B374AD"/>
    <w:pPr>
      <w:numPr>
        <w:ilvl w:val="8"/>
        <w:numId w:val="7"/>
      </w:numPr>
      <w:spacing w:before="200" w:after="0"/>
      <w:outlineLvl w:val="8"/>
    </w:pPr>
    <w:rPr>
      <w:i/>
      <w:iCs/>
      <w:caps/>
      <w:spacing w:val="10"/>
      <w:sz w:val="18"/>
      <w:szCs w:val="18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B374AD"/>
    <w:rPr>
      <w:caps/>
      <w:color w:val="FFFFFF"/>
      <w:spacing w:val="15"/>
      <w:sz w:val="22"/>
      <w:szCs w:val="22"/>
      <w:shd w:val="clear" w:color="auto" w:fill="5B9BD5"/>
    </w:rPr>
  </w:style>
  <w:style w:type="character" w:customStyle="1" w:styleId="Heading2Char">
    <w:name w:val="Heading 2 Char"/>
    <w:basedOn w:val="DefaultParagraphFont"/>
    <w:link w:val="Heading2"/>
    <w:uiPriority w:val="99"/>
    <w:locked/>
    <w:rsid w:val="00B374AD"/>
    <w:rPr>
      <w:caps/>
      <w:spacing w:val="15"/>
      <w:shd w:val="clear" w:color="auto" w:fill="DEEAF6"/>
    </w:rPr>
  </w:style>
  <w:style w:type="character" w:customStyle="1" w:styleId="Heading3Char">
    <w:name w:val="Heading 3 Char"/>
    <w:basedOn w:val="DefaultParagraphFont"/>
    <w:link w:val="Heading3"/>
    <w:uiPriority w:val="99"/>
    <w:locked/>
    <w:rsid w:val="00B374AD"/>
    <w:rPr>
      <w:caps/>
      <w:color w:val="1F4D78"/>
      <w:spacing w:val="15"/>
    </w:rPr>
  </w:style>
  <w:style w:type="character" w:customStyle="1" w:styleId="Heading4Char">
    <w:name w:val="Heading 4 Char"/>
    <w:basedOn w:val="DefaultParagraphFont"/>
    <w:link w:val="Heading4"/>
    <w:uiPriority w:val="99"/>
    <w:locked/>
    <w:rsid w:val="00B374AD"/>
    <w:rPr>
      <w:caps/>
      <w:color w:val="2E74B5"/>
      <w:spacing w:val="10"/>
    </w:rPr>
  </w:style>
  <w:style w:type="character" w:customStyle="1" w:styleId="Heading5Char">
    <w:name w:val="Heading 5 Char"/>
    <w:basedOn w:val="DefaultParagraphFont"/>
    <w:link w:val="Heading5"/>
    <w:uiPriority w:val="99"/>
    <w:locked/>
    <w:rsid w:val="00B374AD"/>
    <w:rPr>
      <w:caps/>
      <w:color w:val="2E74B5"/>
      <w:spacing w:val="10"/>
    </w:rPr>
  </w:style>
  <w:style w:type="character" w:customStyle="1" w:styleId="Heading6Char">
    <w:name w:val="Heading 6 Char"/>
    <w:basedOn w:val="DefaultParagraphFont"/>
    <w:link w:val="Heading6"/>
    <w:uiPriority w:val="99"/>
    <w:locked/>
    <w:rsid w:val="00B374AD"/>
    <w:rPr>
      <w:caps/>
      <w:color w:val="2E74B5"/>
      <w:spacing w:val="10"/>
    </w:rPr>
  </w:style>
  <w:style w:type="character" w:customStyle="1" w:styleId="Heading7Char">
    <w:name w:val="Heading 7 Char"/>
    <w:basedOn w:val="DefaultParagraphFont"/>
    <w:link w:val="Heading7"/>
    <w:uiPriority w:val="99"/>
    <w:semiHidden/>
    <w:locked/>
    <w:rsid w:val="00B374AD"/>
    <w:rPr>
      <w:caps/>
      <w:color w:val="2E74B5"/>
      <w:spacing w:val="10"/>
    </w:rPr>
  </w:style>
  <w:style w:type="character" w:customStyle="1" w:styleId="Heading8Char">
    <w:name w:val="Heading 8 Char"/>
    <w:basedOn w:val="DefaultParagraphFont"/>
    <w:link w:val="Heading8"/>
    <w:uiPriority w:val="99"/>
    <w:semiHidden/>
    <w:locked/>
    <w:rsid w:val="00B374AD"/>
    <w:rPr>
      <w:caps/>
      <w:spacing w:val="10"/>
      <w:sz w:val="18"/>
      <w:szCs w:val="18"/>
    </w:rPr>
  </w:style>
  <w:style w:type="character" w:customStyle="1" w:styleId="Heading9Char">
    <w:name w:val="Heading 9 Char"/>
    <w:basedOn w:val="DefaultParagraphFont"/>
    <w:link w:val="Heading9"/>
    <w:uiPriority w:val="99"/>
    <w:semiHidden/>
    <w:locked/>
    <w:rsid w:val="00B374AD"/>
    <w:rPr>
      <w:i/>
      <w:iCs/>
      <w:caps/>
      <w:spacing w:val="10"/>
      <w:sz w:val="18"/>
      <w:szCs w:val="18"/>
    </w:rPr>
  </w:style>
  <w:style w:type="paragraph" w:styleId="Header">
    <w:name w:val="header"/>
    <w:basedOn w:val="Normal"/>
    <w:link w:val="HeaderChar"/>
    <w:uiPriority w:val="99"/>
    <w:rsid w:val="00090278"/>
    <w:pPr>
      <w:tabs>
        <w:tab w:val="center" w:pos="4536"/>
        <w:tab w:val="right" w:pos="9072"/>
      </w:tabs>
    </w:pPr>
    <w:rPr>
      <w:sz w:val="24"/>
      <w:szCs w:val="24"/>
    </w:rPr>
  </w:style>
  <w:style w:type="character" w:customStyle="1" w:styleId="HeaderChar">
    <w:name w:val="Header Char"/>
    <w:basedOn w:val="DefaultParagraphFont"/>
    <w:link w:val="Header"/>
    <w:uiPriority w:val="99"/>
    <w:locked/>
    <w:rsid w:val="00090278"/>
    <w:rPr>
      <w:rFonts w:ascii="Times New Roman" w:hAnsi="Times New Roman" w:cs="Times New Roman"/>
      <w:sz w:val="24"/>
      <w:szCs w:val="24"/>
      <w:lang w:eastAsia="cs-CZ"/>
    </w:rPr>
  </w:style>
  <w:style w:type="paragraph" w:styleId="BalloonText">
    <w:name w:val="Balloon Text"/>
    <w:basedOn w:val="Normal"/>
    <w:link w:val="BalloonTextChar"/>
    <w:uiPriority w:val="99"/>
    <w:semiHidden/>
    <w:rsid w:val="00090278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090278"/>
    <w:rPr>
      <w:rFonts w:ascii="Tahoma" w:hAnsi="Tahoma" w:cs="Tahoma"/>
      <w:sz w:val="16"/>
      <w:szCs w:val="16"/>
      <w:lang w:eastAsia="cs-CZ"/>
    </w:rPr>
  </w:style>
  <w:style w:type="paragraph" w:styleId="Footer">
    <w:name w:val="footer"/>
    <w:basedOn w:val="Normal"/>
    <w:link w:val="FooterChar"/>
    <w:uiPriority w:val="99"/>
    <w:rsid w:val="00495CAD"/>
    <w:pPr>
      <w:tabs>
        <w:tab w:val="center" w:pos="4536"/>
        <w:tab w:val="right" w:pos="9072"/>
      </w:tabs>
    </w:pPr>
    <w:rPr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locked/>
    <w:rsid w:val="00495CAD"/>
    <w:rPr>
      <w:rFonts w:ascii="Times New Roman" w:hAnsi="Times New Roman" w:cs="Times New Roman"/>
      <w:sz w:val="24"/>
      <w:szCs w:val="24"/>
    </w:rPr>
  </w:style>
  <w:style w:type="character" w:styleId="PageNumber">
    <w:name w:val="page number"/>
    <w:basedOn w:val="DefaultParagraphFont"/>
    <w:uiPriority w:val="99"/>
    <w:rsid w:val="00495CAD"/>
  </w:style>
  <w:style w:type="character" w:customStyle="1" w:styleId="platne">
    <w:name w:val="platne"/>
    <w:basedOn w:val="DefaultParagraphFont"/>
    <w:uiPriority w:val="99"/>
    <w:rsid w:val="00495CAD"/>
  </w:style>
  <w:style w:type="paragraph" w:styleId="TOC1">
    <w:name w:val="toc 1"/>
    <w:basedOn w:val="Normal"/>
    <w:next w:val="Normal"/>
    <w:autoRedefine/>
    <w:uiPriority w:val="99"/>
    <w:semiHidden/>
    <w:rsid w:val="00234488"/>
    <w:pPr>
      <w:tabs>
        <w:tab w:val="left" w:pos="567"/>
        <w:tab w:val="right" w:leader="dot" w:pos="9062"/>
      </w:tabs>
      <w:spacing w:before="120" w:after="120"/>
    </w:pPr>
    <w:rPr>
      <w:rFonts w:ascii="Arial" w:hAnsi="Arial" w:cs="Arial"/>
      <w:b/>
      <w:bCs/>
      <w:caps/>
    </w:rPr>
  </w:style>
  <w:style w:type="paragraph" w:styleId="TOC2">
    <w:name w:val="toc 2"/>
    <w:basedOn w:val="Normal"/>
    <w:next w:val="Normal"/>
    <w:autoRedefine/>
    <w:uiPriority w:val="99"/>
    <w:semiHidden/>
    <w:rsid w:val="006527BD"/>
    <w:pPr>
      <w:ind w:left="240"/>
    </w:pPr>
    <w:rPr>
      <w:smallCaps/>
    </w:rPr>
  </w:style>
  <w:style w:type="paragraph" w:customStyle="1" w:styleId="normalodsazene">
    <w:name w:val="normalodsazene"/>
    <w:basedOn w:val="Normal"/>
    <w:uiPriority w:val="99"/>
    <w:rsid w:val="006527BD"/>
    <w:pPr>
      <w:spacing w:beforeAutospacing="1" w:after="100" w:afterAutospacing="1"/>
    </w:pPr>
  </w:style>
  <w:style w:type="character" w:styleId="Hyperlink">
    <w:name w:val="Hyperlink"/>
    <w:basedOn w:val="DefaultParagraphFont"/>
    <w:uiPriority w:val="99"/>
    <w:rsid w:val="006527BD"/>
    <w:rPr>
      <w:color w:val="0000FF"/>
      <w:u w:val="single"/>
    </w:rPr>
  </w:style>
  <w:style w:type="paragraph" w:styleId="NormalWeb">
    <w:name w:val="Normal (Web)"/>
    <w:basedOn w:val="Normal"/>
    <w:uiPriority w:val="99"/>
    <w:rsid w:val="005271D7"/>
  </w:style>
  <w:style w:type="paragraph" w:styleId="BodyText">
    <w:name w:val="Body Text"/>
    <w:basedOn w:val="Normal"/>
    <w:link w:val="BodyTextChar"/>
    <w:uiPriority w:val="99"/>
    <w:rsid w:val="005271D7"/>
    <w:pPr>
      <w:ind w:right="150"/>
      <w:jc w:val="both"/>
    </w:pPr>
    <w:rPr>
      <w:rFonts w:ascii="Palatino Linotype" w:hAnsi="Palatino Linotype" w:cs="Palatino Linotype"/>
    </w:rPr>
  </w:style>
  <w:style w:type="character" w:customStyle="1" w:styleId="BodyTextChar">
    <w:name w:val="Body Text Char"/>
    <w:basedOn w:val="DefaultParagraphFont"/>
    <w:link w:val="BodyText"/>
    <w:uiPriority w:val="99"/>
    <w:locked/>
    <w:rsid w:val="005271D7"/>
    <w:rPr>
      <w:rFonts w:ascii="Palatino Linotype" w:hAnsi="Palatino Linotype" w:cs="Palatino Linotype"/>
    </w:rPr>
  </w:style>
  <w:style w:type="paragraph" w:styleId="ListParagraph">
    <w:name w:val="List Paragraph"/>
    <w:basedOn w:val="Normal"/>
    <w:uiPriority w:val="99"/>
    <w:qFormat/>
    <w:rsid w:val="00B46E91"/>
    <w:pPr>
      <w:ind w:left="720"/>
    </w:pPr>
  </w:style>
  <w:style w:type="paragraph" w:customStyle="1" w:styleId="Rozvrendokumentu1">
    <w:name w:val="Rozvržení dokumentu1"/>
    <w:basedOn w:val="Normal"/>
    <w:link w:val="RozvrendokumentuChar"/>
    <w:uiPriority w:val="99"/>
    <w:semiHidden/>
    <w:rsid w:val="0029569C"/>
    <w:rPr>
      <w:rFonts w:ascii="Tahoma" w:hAnsi="Tahoma" w:cs="Tahoma"/>
      <w:sz w:val="16"/>
      <w:szCs w:val="16"/>
    </w:rPr>
  </w:style>
  <w:style w:type="character" w:customStyle="1" w:styleId="RozvrendokumentuChar">
    <w:name w:val="Rozvržení dokumentu Char"/>
    <w:link w:val="Rozvrendokumentu1"/>
    <w:uiPriority w:val="99"/>
    <w:semiHidden/>
    <w:locked/>
    <w:rsid w:val="0029569C"/>
    <w:rPr>
      <w:rFonts w:ascii="Tahoma" w:hAnsi="Tahoma" w:cs="Tahoma"/>
      <w:sz w:val="16"/>
      <w:szCs w:val="16"/>
    </w:rPr>
  </w:style>
  <w:style w:type="paragraph" w:styleId="BodyTextIndent3">
    <w:name w:val="Body Text Indent 3"/>
    <w:basedOn w:val="Normal"/>
    <w:link w:val="BodyTextIndent3Char"/>
    <w:uiPriority w:val="99"/>
    <w:rsid w:val="00EB646E"/>
    <w:pPr>
      <w:autoSpaceDE w:val="0"/>
      <w:autoSpaceDN w:val="0"/>
      <w:spacing w:after="120" w:line="264" w:lineRule="auto"/>
      <w:ind w:left="283"/>
      <w:jc w:val="both"/>
    </w:pPr>
    <w:rPr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uiPriority w:val="99"/>
    <w:locked/>
    <w:rsid w:val="00EB646E"/>
    <w:rPr>
      <w:rFonts w:ascii="Times New Roman" w:hAnsi="Times New Roman" w:cs="Times New Roman"/>
      <w:sz w:val="16"/>
      <w:szCs w:val="16"/>
    </w:rPr>
  </w:style>
  <w:style w:type="paragraph" w:styleId="Caption">
    <w:name w:val="caption"/>
    <w:basedOn w:val="Normal"/>
    <w:next w:val="Normal"/>
    <w:uiPriority w:val="99"/>
    <w:qFormat/>
    <w:rsid w:val="00B374AD"/>
    <w:rPr>
      <w:b/>
      <w:bCs/>
      <w:color w:val="2E74B5"/>
      <w:sz w:val="16"/>
      <w:szCs w:val="16"/>
    </w:rPr>
  </w:style>
  <w:style w:type="paragraph" w:styleId="Title">
    <w:name w:val="Title"/>
    <w:basedOn w:val="Normal"/>
    <w:next w:val="Normal"/>
    <w:link w:val="TitleChar"/>
    <w:uiPriority w:val="99"/>
    <w:qFormat/>
    <w:rsid w:val="00B374AD"/>
    <w:pPr>
      <w:spacing w:before="0" w:after="0"/>
    </w:pPr>
    <w:rPr>
      <w:rFonts w:ascii="Calibri Light" w:eastAsia="SimSun" w:hAnsi="Calibri Light" w:cs="Calibri Light"/>
      <w:caps/>
      <w:color w:val="5B9BD5"/>
      <w:spacing w:val="10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99"/>
    <w:locked/>
    <w:rsid w:val="00B374AD"/>
    <w:rPr>
      <w:rFonts w:ascii="Calibri Light" w:eastAsia="SimSun" w:hAnsi="Calibri Light" w:cs="Calibri Light"/>
      <w:caps/>
      <w:color w:val="5B9BD5"/>
      <w:spacing w:val="10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99"/>
    <w:qFormat/>
    <w:rsid w:val="00B374AD"/>
    <w:pPr>
      <w:spacing w:before="0" w:after="500" w:line="240" w:lineRule="auto"/>
    </w:pPr>
    <w:rPr>
      <w:caps/>
      <w:color w:val="595959"/>
      <w:spacing w:val="10"/>
      <w:sz w:val="21"/>
      <w:szCs w:val="21"/>
    </w:rPr>
  </w:style>
  <w:style w:type="character" w:customStyle="1" w:styleId="SubtitleChar">
    <w:name w:val="Subtitle Char"/>
    <w:basedOn w:val="DefaultParagraphFont"/>
    <w:link w:val="Subtitle"/>
    <w:uiPriority w:val="99"/>
    <w:locked/>
    <w:rsid w:val="00B374AD"/>
    <w:rPr>
      <w:caps/>
      <w:color w:val="595959"/>
      <w:spacing w:val="10"/>
      <w:sz w:val="21"/>
      <w:szCs w:val="21"/>
    </w:rPr>
  </w:style>
  <w:style w:type="character" w:styleId="Strong">
    <w:name w:val="Strong"/>
    <w:basedOn w:val="DefaultParagraphFont"/>
    <w:uiPriority w:val="99"/>
    <w:qFormat/>
    <w:rsid w:val="00B374AD"/>
    <w:rPr>
      <w:b/>
      <w:bCs/>
    </w:rPr>
  </w:style>
  <w:style w:type="character" w:styleId="Emphasis">
    <w:name w:val="Emphasis"/>
    <w:basedOn w:val="DefaultParagraphFont"/>
    <w:uiPriority w:val="99"/>
    <w:qFormat/>
    <w:rsid w:val="00B374AD"/>
    <w:rPr>
      <w:caps/>
      <w:color w:val="1F4D78"/>
      <w:spacing w:val="5"/>
    </w:rPr>
  </w:style>
  <w:style w:type="paragraph" w:styleId="NoSpacing">
    <w:name w:val="No Spacing"/>
    <w:link w:val="NoSpacingChar"/>
    <w:uiPriority w:val="99"/>
    <w:qFormat/>
    <w:rsid w:val="00B374AD"/>
    <w:pPr>
      <w:spacing w:before="100"/>
    </w:pPr>
    <w:rPr>
      <w:rFonts w:cs="Calibri"/>
    </w:rPr>
  </w:style>
  <w:style w:type="paragraph" w:styleId="Quote">
    <w:name w:val="Quote"/>
    <w:basedOn w:val="Normal"/>
    <w:next w:val="Normal"/>
    <w:link w:val="QuoteChar"/>
    <w:uiPriority w:val="99"/>
    <w:qFormat/>
    <w:rsid w:val="00B374AD"/>
    <w:rPr>
      <w:i/>
      <w:iCs/>
      <w:sz w:val="24"/>
      <w:szCs w:val="24"/>
    </w:rPr>
  </w:style>
  <w:style w:type="character" w:customStyle="1" w:styleId="QuoteChar">
    <w:name w:val="Quote Char"/>
    <w:basedOn w:val="DefaultParagraphFont"/>
    <w:link w:val="Quote"/>
    <w:uiPriority w:val="99"/>
    <w:locked/>
    <w:rsid w:val="00B374AD"/>
    <w:rPr>
      <w:i/>
      <w:iCs/>
      <w:sz w:val="24"/>
      <w:szCs w:val="24"/>
    </w:rPr>
  </w:style>
  <w:style w:type="paragraph" w:styleId="IntenseQuote">
    <w:name w:val="Intense Quote"/>
    <w:basedOn w:val="Normal"/>
    <w:next w:val="Normal"/>
    <w:link w:val="IntenseQuoteChar"/>
    <w:uiPriority w:val="99"/>
    <w:qFormat/>
    <w:rsid w:val="00B374AD"/>
    <w:pPr>
      <w:spacing w:before="240" w:after="240" w:line="240" w:lineRule="auto"/>
      <w:ind w:left="1080" w:right="1080"/>
      <w:jc w:val="center"/>
    </w:pPr>
    <w:rPr>
      <w:color w:val="5B9BD5"/>
      <w:sz w:val="24"/>
      <w:szCs w:val="24"/>
    </w:rPr>
  </w:style>
  <w:style w:type="character" w:customStyle="1" w:styleId="IntenseQuoteChar">
    <w:name w:val="Intense Quote Char"/>
    <w:basedOn w:val="DefaultParagraphFont"/>
    <w:link w:val="IntenseQuote"/>
    <w:uiPriority w:val="99"/>
    <w:locked/>
    <w:rsid w:val="00B374AD"/>
    <w:rPr>
      <w:color w:val="5B9BD5"/>
      <w:sz w:val="24"/>
      <w:szCs w:val="24"/>
    </w:rPr>
  </w:style>
  <w:style w:type="character" w:styleId="SubtleEmphasis">
    <w:name w:val="Subtle Emphasis"/>
    <w:basedOn w:val="DefaultParagraphFont"/>
    <w:uiPriority w:val="99"/>
    <w:qFormat/>
    <w:rsid w:val="00B374AD"/>
    <w:rPr>
      <w:i/>
      <w:iCs/>
      <w:color w:val="1F4D78"/>
    </w:rPr>
  </w:style>
  <w:style w:type="character" w:styleId="IntenseEmphasis">
    <w:name w:val="Intense Emphasis"/>
    <w:basedOn w:val="DefaultParagraphFont"/>
    <w:uiPriority w:val="99"/>
    <w:qFormat/>
    <w:rsid w:val="00B374AD"/>
    <w:rPr>
      <w:b/>
      <w:bCs/>
      <w:caps/>
      <w:color w:val="1F4D78"/>
      <w:spacing w:val="10"/>
    </w:rPr>
  </w:style>
  <w:style w:type="character" w:styleId="SubtleReference">
    <w:name w:val="Subtle Reference"/>
    <w:basedOn w:val="DefaultParagraphFont"/>
    <w:uiPriority w:val="99"/>
    <w:qFormat/>
    <w:rsid w:val="00B374AD"/>
    <w:rPr>
      <w:b/>
      <w:bCs/>
      <w:color w:val="5B9BD5"/>
    </w:rPr>
  </w:style>
  <w:style w:type="character" w:styleId="IntenseReference">
    <w:name w:val="Intense Reference"/>
    <w:basedOn w:val="DefaultParagraphFont"/>
    <w:uiPriority w:val="99"/>
    <w:qFormat/>
    <w:rsid w:val="00B374AD"/>
    <w:rPr>
      <w:b/>
      <w:bCs/>
      <w:i/>
      <w:iCs/>
      <w:caps/>
      <w:color w:val="5B9BD5"/>
    </w:rPr>
  </w:style>
  <w:style w:type="character" w:styleId="BookTitle">
    <w:name w:val="Book Title"/>
    <w:basedOn w:val="DefaultParagraphFont"/>
    <w:uiPriority w:val="99"/>
    <w:qFormat/>
    <w:rsid w:val="00B374AD"/>
    <w:rPr>
      <w:b/>
      <w:bCs/>
      <w:i/>
      <w:iCs/>
      <w:spacing w:val="0"/>
    </w:rPr>
  </w:style>
  <w:style w:type="paragraph" w:styleId="TOCHeading">
    <w:name w:val="TOC Heading"/>
    <w:basedOn w:val="Heading1"/>
    <w:next w:val="Normal"/>
    <w:uiPriority w:val="99"/>
    <w:qFormat/>
    <w:rsid w:val="00B374AD"/>
    <w:pPr>
      <w:outlineLvl w:val="9"/>
    </w:pPr>
  </w:style>
  <w:style w:type="character" w:customStyle="1" w:styleId="NoSpacingChar">
    <w:name w:val="No Spacing Char"/>
    <w:link w:val="NoSpacing"/>
    <w:uiPriority w:val="99"/>
    <w:locked/>
    <w:rsid w:val="008A21CF"/>
    <w:rPr>
      <w:sz w:val="22"/>
      <w:szCs w:val="22"/>
      <w:lang w:val="cs-CZ" w:eastAsia="cs-CZ"/>
    </w:rPr>
  </w:style>
  <w:style w:type="table" w:customStyle="1" w:styleId="Svtltabulkasmkou1zvraznn11">
    <w:name w:val="Světlá tabulka s mřížkou 1 – zvýraznění 11"/>
    <w:uiPriority w:val="99"/>
    <w:rsid w:val="00553D82"/>
    <w:rPr>
      <w:rFonts w:cs="Calibri"/>
      <w:sz w:val="20"/>
      <w:szCs w:val="20"/>
    </w:rPr>
    <w:tblPr>
      <w:tblStyleRowBandSize w:val="1"/>
      <w:tblStyleColBandSize w:val="1"/>
      <w:tblBorders>
        <w:top w:val="single" w:sz="4" w:space="0" w:color="BDD6EE"/>
        <w:left w:val="single" w:sz="4" w:space="0" w:color="BDD6EE"/>
        <w:bottom w:val="single" w:sz="4" w:space="0" w:color="BDD6EE"/>
        <w:right w:val="single" w:sz="4" w:space="0" w:color="BDD6EE"/>
        <w:insideH w:val="single" w:sz="4" w:space="0" w:color="BDD6EE"/>
        <w:insideV w:val="single" w:sz="4" w:space="0" w:color="BDD6EE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Svtltabulkasmkou1zvraznn51">
    <w:name w:val="Světlá tabulka s mřížkou 1 – zvýraznění 51"/>
    <w:uiPriority w:val="99"/>
    <w:rsid w:val="00B72917"/>
    <w:rPr>
      <w:rFonts w:cs="Calibri"/>
      <w:sz w:val="20"/>
      <w:szCs w:val="20"/>
    </w:rPr>
    <w:tblPr>
      <w:tblStyleRowBandSize w:val="1"/>
      <w:tblStyleColBandSize w:val="1"/>
      <w:tblBorders>
        <w:top w:val="single" w:sz="4" w:space="0" w:color="B4C6E7"/>
        <w:left w:val="single" w:sz="4" w:space="0" w:color="B4C6E7"/>
        <w:bottom w:val="single" w:sz="4" w:space="0" w:color="B4C6E7"/>
        <w:right w:val="single" w:sz="4" w:space="0" w:color="B4C6E7"/>
        <w:insideH w:val="single" w:sz="4" w:space="0" w:color="B4C6E7"/>
        <w:insideV w:val="single" w:sz="4" w:space="0" w:color="B4C6E7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Index1">
    <w:name w:val="index 1"/>
    <w:basedOn w:val="Normal"/>
    <w:next w:val="Normal"/>
    <w:autoRedefine/>
    <w:uiPriority w:val="99"/>
    <w:semiHidden/>
    <w:rsid w:val="00C708A1"/>
    <w:pPr>
      <w:ind w:left="200" w:hanging="200"/>
    </w:pPr>
  </w:style>
  <w:style w:type="paragraph" w:customStyle="1" w:styleId="Default">
    <w:name w:val="Default"/>
    <w:uiPriority w:val="99"/>
    <w:rsid w:val="002E408E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rsid w:val="00990D6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990D65"/>
  </w:style>
  <w:style w:type="character" w:customStyle="1" w:styleId="CommentTextChar">
    <w:name w:val="Comment Text Char"/>
    <w:basedOn w:val="DefaultParagraphFont"/>
    <w:link w:val="CommentText"/>
    <w:uiPriority w:val="99"/>
    <w:semiHidden/>
    <w:locked/>
    <w:rsid w:val="00990D65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rsid w:val="00990D6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locked/>
    <w:rsid w:val="00990D65"/>
    <w:rPr>
      <w:b/>
      <w:bCs/>
    </w:rPr>
  </w:style>
  <w:style w:type="character" w:customStyle="1" w:styleId="st">
    <w:name w:val="st"/>
    <w:uiPriority w:val="99"/>
    <w:rsid w:val="006345E6"/>
  </w:style>
  <w:style w:type="paragraph" w:styleId="Revision">
    <w:name w:val="Revision"/>
    <w:hidden/>
    <w:uiPriority w:val="99"/>
    <w:semiHidden/>
    <w:rsid w:val="00CA33FC"/>
    <w:rPr>
      <w:rFonts w:cs="Calibri"/>
      <w:sz w:val="20"/>
      <w:szCs w:val="20"/>
    </w:rPr>
  </w:style>
  <w:style w:type="character" w:styleId="FollowedHyperlink">
    <w:name w:val="FollowedHyperlink"/>
    <w:basedOn w:val="DefaultParagraphFont"/>
    <w:uiPriority w:val="99"/>
    <w:semiHidden/>
    <w:rsid w:val="00022D0B"/>
    <w:rPr>
      <w:color w:val="auto"/>
      <w:u w:val="single"/>
    </w:rPr>
  </w:style>
  <w:style w:type="character" w:customStyle="1" w:styleId="datalabel">
    <w:name w:val="datalabel"/>
    <w:basedOn w:val="DefaultParagraphFont"/>
    <w:uiPriority w:val="99"/>
    <w:rsid w:val="00512A98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574948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4948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4948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4948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4948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4948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4948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4948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4948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4948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4948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4948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4948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4948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4948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4948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4948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4948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40</TotalTime>
  <Pages>1</Pages>
  <Words>82</Words>
  <Characters>486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Pavel Vích</dc:creator>
  <cp:keywords/>
  <dc:description/>
  <cp:lastModifiedBy>Pospíšilová</cp:lastModifiedBy>
  <cp:revision>11</cp:revision>
  <cp:lastPrinted>2014-03-21T14:55:00Z</cp:lastPrinted>
  <dcterms:created xsi:type="dcterms:W3CDTF">2016-12-14T15:36:00Z</dcterms:created>
  <dcterms:modified xsi:type="dcterms:W3CDTF">2016-12-15T10:04:00Z</dcterms:modified>
</cp:coreProperties>
</file>