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5000" w:type="pct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347"/>
        <w:gridCol w:w="5939"/>
      </w:tblGrid>
      <w:tr w:rsidR="003902A7" w:rsidRPr="00C165C0"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b/>
                <w:bCs/>
              </w:rPr>
            </w:pPr>
            <w:r w:rsidRPr="00C165C0">
              <w:rPr>
                <w:rFonts w:ascii="Franklin Gothic Book" w:hAnsi="Franklin Gothic Book" w:cs="Franklin Gothic Book"/>
                <w:b/>
                <w:bCs/>
              </w:rPr>
              <w:t>Příloha č. 1</w:t>
            </w:r>
          </w:p>
        </w:tc>
      </w:tr>
      <w:tr w:rsidR="003902A7" w:rsidRPr="00C165C0"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902A7" w:rsidRPr="00C165C0" w:rsidRDefault="003902A7" w:rsidP="00335CF6">
            <w:pPr>
              <w:jc w:val="center"/>
              <w:rPr>
                <w:rFonts w:ascii="Franklin Gothic Book" w:hAnsi="Franklin Gothic Book" w:cs="Franklin Gothic Book"/>
                <w:b/>
                <w:bCs/>
                <w:sz w:val="28"/>
                <w:szCs w:val="28"/>
              </w:rPr>
            </w:pPr>
            <w:r w:rsidRPr="00C165C0">
              <w:rPr>
                <w:rFonts w:ascii="Franklin Gothic Book" w:hAnsi="Franklin Gothic Book" w:cs="Franklin Gothic Book"/>
                <w:b/>
                <w:bCs/>
                <w:sz w:val="28"/>
                <w:szCs w:val="28"/>
              </w:rPr>
              <w:t>KRYCÍ LIST NABÍDKY</w:t>
            </w:r>
          </w:p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b/>
                <w:bCs/>
              </w:rPr>
            </w:pPr>
          </w:p>
        </w:tc>
      </w:tr>
      <w:tr w:rsidR="003902A7" w:rsidRPr="00C165C0">
        <w:tc>
          <w:tcPr>
            <w:tcW w:w="1802" w:type="pct"/>
            <w:vAlign w:val="center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b/>
                <w:bCs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b/>
                <w:bCs/>
                <w:sz w:val="21"/>
                <w:szCs w:val="21"/>
              </w:rPr>
              <w:t>Název zakázky</w:t>
            </w:r>
          </w:p>
        </w:tc>
        <w:tc>
          <w:tcPr>
            <w:tcW w:w="3198" w:type="pct"/>
          </w:tcPr>
          <w:p w:rsidR="003902A7" w:rsidRPr="00C165C0" w:rsidRDefault="003902A7" w:rsidP="00290FE0">
            <w:pPr>
              <w:spacing w:before="60" w:after="60"/>
              <w:jc w:val="both"/>
              <w:rPr>
                <w:rFonts w:ascii="Franklin Gothic Book" w:hAnsi="Franklin Gothic Book" w:cs="Franklin Gothic Book"/>
                <w:b/>
                <w:bCs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b/>
                <w:bCs/>
                <w:sz w:val="21"/>
                <w:szCs w:val="21"/>
              </w:rPr>
              <w:t>SNÍŽENÍ ENERGETICKÉ NÁROČNOSTI PROVOZU DPMÚL A.S.</w:t>
            </w:r>
          </w:p>
        </w:tc>
      </w:tr>
      <w:tr w:rsidR="003902A7" w:rsidRPr="00C165C0">
        <w:tc>
          <w:tcPr>
            <w:tcW w:w="1802" w:type="pct"/>
            <w:tcBorders>
              <w:left w:val="nil"/>
              <w:right w:val="nil"/>
            </w:tcBorders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</w:p>
        </w:tc>
        <w:tc>
          <w:tcPr>
            <w:tcW w:w="3198" w:type="pct"/>
            <w:tcBorders>
              <w:left w:val="nil"/>
              <w:right w:val="nil"/>
            </w:tcBorders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</w:p>
        </w:tc>
      </w:tr>
      <w:tr w:rsidR="003902A7" w:rsidRPr="00C165C0">
        <w:trPr>
          <w:trHeight w:val="225"/>
        </w:trPr>
        <w:tc>
          <w:tcPr>
            <w:tcW w:w="5000" w:type="pct"/>
            <w:gridSpan w:val="2"/>
          </w:tcPr>
          <w:p w:rsidR="003902A7" w:rsidRPr="00C165C0" w:rsidRDefault="003902A7" w:rsidP="00290FE0">
            <w:pPr>
              <w:rPr>
                <w:rFonts w:ascii="Franklin Gothic Book" w:hAnsi="Franklin Gothic Book" w:cs="Franklin Gothic Book"/>
                <w:b/>
                <w:bCs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b/>
                <w:bCs/>
                <w:sz w:val="21"/>
                <w:szCs w:val="21"/>
              </w:rPr>
              <w:t>Identifikační údaje zadavatele</w:t>
            </w:r>
          </w:p>
        </w:tc>
      </w:tr>
      <w:tr w:rsidR="003902A7" w:rsidRPr="00C165C0">
        <w:trPr>
          <w:trHeight w:val="225"/>
        </w:trPr>
        <w:tc>
          <w:tcPr>
            <w:tcW w:w="1802" w:type="pct"/>
            <w:vAlign w:val="center"/>
          </w:tcPr>
          <w:p w:rsidR="003902A7" w:rsidRPr="00C165C0" w:rsidRDefault="003902A7" w:rsidP="00290FE0">
            <w:pPr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sz w:val="21"/>
                <w:szCs w:val="21"/>
              </w:rPr>
              <w:t>- název/obchodní firma příjemce</w:t>
            </w:r>
          </w:p>
        </w:tc>
        <w:tc>
          <w:tcPr>
            <w:tcW w:w="3198" w:type="pct"/>
            <w:vAlign w:val="center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b/>
                <w:bCs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color w:val="000000"/>
              </w:rPr>
              <w:t>Dopravní podnik města Ústí nad Labem a.s.</w:t>
            </w:r>
          </w:p>
        </w:tc>
      </w:tr>
      <w:tr w:rsidR="003902A7" w:rsidRPr="00C165C0">
        <w:trPr>
          <w:trHeight w:val="225"/>
        </w:trPr>
        <w:tc>
          <w:tcPr>
            <w:tcW w:w="1802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sz w:val="21"/>
                <w:szCs w:val="21"/>
              </w:rPr>
              <w:t>- IČO</w:t>
            </w:r>
          </w:p>
        </w:tc>
        <w:tc>
          <w:tcPr>
            <w:tcW w:w="3198" w:type="pct"/>
            <w:vAlign w:val="center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color w:val="000000"/>
              </w:rPr>
              <w:t>25013891</w:t>
            </w:r>
          </w:p>
        </w:tc>
      </w:tr>
      <w:tr w:rsidR="003902A7" w:rsidRPr="00C165C0">
        <w:trPr>
          <w:trHeight w:val="225"/>
        </w:trPr>
        <w:tc>
          <w:tcPr>
            <w:tcW w:w="1802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sz w:val="21"/>
                <w:szCs w:val="21"/>
              </w:rPr>
              <w:t>- DIČ</w:t>
            </w:r>
          </w:p>
        </w:tc>
        <w:tc>
          <w:tcPr>
            <w:tcW w:w="3198" w:type="pct"/>
            <w:vAlign w:val="center"/>
          </w:tcPr>
          <w:p w:rsidR="003902A7" w:rsidRPr="00C165C0" w:rsidRDefault="003902A7" w:rsidP="002D110C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color w:val="000000"/>
              </w:rPr>
              <w:t>CZ25013891</w:t>
            </w:r>
          </w:p>
        </w:tc>
      </w:tr>
      <w:tr w:rsidR="003902A7" w:rsidRPr="00C165C0">
        <w:trPr>
          <w:trHeight w:val="225"/>
        </w:trPr>
        <w:tc>
          <w:tcPr>
            <w:tcW w:w="1802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sz w:val="21"/>
                <w:szCs w:val="21"/>
              </w:rPr>
              <w:t>- sídlo příjemce</w:t>
            </w:r>
          </w:p>
        </w:tc>
        <w:tc>
          <w:tcPr>
            <w:tcW w:w="3198" w:type="pct"/>
            <w:vAlign w:val="center"/>
          </w:tcPr>
          <w:p w:rsidR="003902A7" w:rsidRPr="00C165C0" w:rsidRDefault="003902A7" w:rsidP="009E296E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color w:val="000000"/>
              </w:rPr>
              <w:t>Revoluční 26, 401 11 Ústí nad Labem</w:t>
            </w:r>
          </w:p>
        </w:tc>
      </w:tr>
      <w:tr w:rsidR="003902A7" w:rsidRPr="00C165C0">
        <w:trPr>
          <w:trHeight w:val="225"/>
        </w:trPr>
        <w:tc>
          <w:tcPr>
            <w:tcW w:w="1802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sz w:val="21"/>
                <w:szCs w:val="21"/>
              </w:rPr>
              <w:t>- adresa pro doručení nabídek</w:t>
            </w:r>
          </w:p>
        </w:tc>
        <w:tc>
          <w:tcPr>
            <w:tcW w:w="3198" w:type="pct"/>
            <w:vAlign w:val="center"/>
          </w:tcPr>
          <w:p w:rsidR="003902A7" w:rsidRPr="00C165C0" w:rsidRDefault="003902A7" w:rsidP="009E296E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color w:val="000000"/>
              </w:rPr>
              <w:t>Jateční 426, 400 19 Ústí nad Labem</w:t>
            </w:r>
          </w:p>
        </w:tc>
      </w:tr>
      <w:tr w:rsidR="003902A7" w:rsidRPr="00C165C0">
        <w:trPr>
          <w:trHeight w:val="225"/>
        </w:trPr>
        <w:tc>
          <w:tcPr>
            <w:tcW w:w="1802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sz w:val="21"/>
                <w:szCs w:val="21"/>
              </w:rPr>
              <w:t>- osoba oprávněná jednat</w:t>
            </w:r>
          </w:p>
        </w:tc>
        <w:tc>
          <w:tcPr>
            <w:tcW w:w="3198" w:type="pct"/>
            <w:vAlign w:val="center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color w:val="000000"/>
              </w:rPr>
              <w:t>Ing. Libor Turek, Ph.D., výkonný ředitel společnosti</w:t>
            </w:r>
          </w:p>
        </w:tc>
      </w:tr>
      <w:tr w:rsidR="003902A7" w:rsidRPr="00C165C0">
        <w:trPr>
          <w:trHeight w:val="225"/>
        </w:trPr>
        <w:tc>
          <w:tcPr>
            <w:tcW w:w="1802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sz w:val="21"/>
                <w:szCs w:val="21"/>
              </w:rPr>
              <w:t>- kontaktní osoby</w:t>
            </w:r>
          </w:p>
        </w:tc>
        <w:tc>
          <w:tcPr>
            <w:tcW w:w="3198" w:type="pct"/>
            <w:vAlign w:val="center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color w:val="000000"/>
              </w:rPr>
              <w:t>Ing. Jakub Kolář</w:t>
            </w:r>
          </w:p>
        </w:tc>
      </w:tr>
      <w:tr w:rsidR="003902A7" w:rsidRPr="00C165C0">
        <w:trPr>
          <w:trHeight w:val="225"/>
        </w:trPr>
        <w:tc>
          <w:tcPr>
            <w:tcW w:w="1802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sz w:val="21"/>
                <w:szCs w:val="21"/>
              </w:rPr>
              <w:t>- e-mail</w:t>
            </w:r>
          </w:p>
        </w:tc>
        <w:tc>
          <w:tcPr>
            <w:tcW w:w="3198" w:type="pct"/>
            <w:vAlign w:val="center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  <w:hyperlink r:id="rId7" w:history="1">
              <w:r w:rsidRPr="00C165C0">
                <w:rPr>
                  <w:rStyle w:val="Hyperlink"/>
                  <w:rFonts w:ascii="Franklin Gothic Book" w:hAnsi="Franklin Gothic Book" w:cs="Franklin Gothic Book"/>
                </w:rPr>
                <w:t>kolar@dpmul.cz</w:t>
              </w:r>
            </w:hyperlink>
          </w:p>
        </w:tc>
      </w:tr>
      <w:tr w:rsidR="003902A7" w:rsidRPr="00C165C0">
        <w:trPr>
          <w:trHeight w:val="225"/>
        </w:trPr>
        <w:tc>
          <w:tcPr>
            <w:tcW w:w="1802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sz w:val="21"/>
                <w:szCs w:val="21"/>
              </w:rPr>
              <w:t>- telefon</w:t>
            </w:r>
          </w:p>
        </w:tc>
        <w:tc>
          <w:tcPr>
            <w:tcW w:w="3198" w:type="pct"/>
            <w:vAlign w:val="center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color w:val="000000"/>
              </w:rPr>
              <w:t>603 431 872</w:t>
            </w:r>
          </w:p>
        </w:tc>
      </w:tr>
      <w:tr w:rsidR="003902A7" w:rsidRPr="00C165C0">
        <w:tc>
          <w:tcPr>
            <w:tcW w:w="1802" w:type="pct"/>
            <w:tcBorders>
              <w:left w:val="nil"/>
              <w:right w:val="nil"/>
            </w:tcBorders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</w:p>
        </w:tc>
        <w:tc>
          <w:tcPr>
            <w:tcW w:w="3198" w:type="pct"/>
            <w:tcBorders>
              <w:left w:val="nil"/>
              <w:right w:val="nil"/>
            </w:tcBorders>
            <w:vAlign w:val="center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</w:p>
        </w:tc>
      </w:tr>
      <w:tr w:rsidR="003902A7" w:rsidRPr="00C165C0">
        <w:tc>
          <w:tcPr>
            <w:tcW w:w="1802" w:type="pct"/>
            <w:vAlign w:val="center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b/>
                <w:bCs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b/>
                <w:bCs/>
                <w:sz w:val="21"/>
                <w:szCs w:val="21"/>
              </w:rPr>
              <w:t>Název programu</w:t>
            </w:r>
          </w:p>
        </w:tc>
        <w:tc>
          <w:tcPr>
            <w:tcW w:w="3198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sz w:val="21"/>
                <w:szCs w:val="21"/>
              </w:rPr>
              <w:t>Operační program Podnikání a inovace pro konkurenceschopnost</w:t>
            </w:r>
          </w:p>
        </w:tc>
      </w:tr>
      <w:tr w:rsidR="003902A7" w:rsidRPr="00C165C0">
        <w:tc>
          <w:tcPr>
            <w:tcW w:w="1802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sz w:val="21"/>
                <w:szCs w:val="21"/>
              </w:rPr>
              <w:t>- registrační číslo projektu</w:t>
            </w:r>
          </w:p>
        </w:tc>
        <w:tc>
          <w:tcPr>
            <w:tcW w:w="3198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Style w:val="datalabel"/>
                <w:rFonts w:ascii="Franklin Gothic Book" w:hAnsi="Franklin Gothic Book" w:cs="Franklin Gothic Book"/>
              </w:rPr>
              <w:t>CZ.01.3.10/0.0/0.0/15_010/0002531</w:t>
            </w:r>
          </w:p>
        </w:tc>
      </w:tr>
      <w:tr w:rsidR="003902A7" w:rsidRPr="00C165C0">
        <w:trPr>
          <w:trHeight w:val="307"/>
        </w:trPr>
        <w:tc>
          <w:tcPr>
            <w:tcW w:w="1802" w:type="pct"/>
            <w:tcBorders>
              <w:left w:val="nil"/>
              <w:right w:val="nil"/>
            </w:tcBorders>
          </w:tcPr>
          <w:p w:rsidR="003902A7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</w:p>
          <w:p w:rsidR="003902A7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</w:p>
          <w:p w:rsidR="003902A7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</w:p>
          <w:p w:rsidR="003902A7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</w:p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</w:p>
        </w:tc>
        <w:tc>
          <w:tcPr>
            <w:tcW w:w="3198" w:type="pct"/>
            <w:tcBorders>
              <w:left w:val="nil"/>
              <w:right w:val="nil"/>
            </w:tcBorders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</w:p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</w:p>
        </w:tc>
      </w:tr>
      <w:tr w:rsidR="003902A7" w:rsidRPr="00C165C0">
        <w:trPr>
          <w:trHeight w:val="240"/>
        </w:trPr>
        <w:tc>
          <w:tcPr>
            <w:tcW w:w="5000" w:type="pct"/>
            <w:gridSpan w:val="2"/>
          </w:tcPr>
          <w:p w:rsidR="003902A7" w:rsidRPr="00C165C0" w:rsidRDefault="003902A7" w:rsidP="00290FE0">
            <w:pPr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b/>
                <w:bCs/>
                <w:sz w:val="21"/>
                <w:szCs w:val="21"/>
              </w:rPr>
              <w:t>Identifikační údaje dodavatele</w:t>
            </w:r>
          </w:p>
        </w:tc>
      </w:tr>
      <w:tr w:rsidR="003902A7" w:rsidRPr="00C165C0">
        <w:trPr>
          <w:trHeight w:val="240"/>
        </w:trPr>
        <w:tc>
          <w:tcPr>
            <w:tcW w:w="1802" w:type="pct"/>
            <w:vAlign w:val="center"/>
          </w:tcPr>
          <w:p w:rsidR="003902A7" w:rsidRPr="00C165C0" w:rsidRDefault="003902A7" w:rsidP="00290FE0">
            <w:pPr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sz w:val="21"/>
                <w:szCs w:val="21"/>
              </w:rPr>
              <w:t>- název/obchodní firma příjemce</w:t>
            </w:r>
          </w:p>
        </w:tc>
        <w:tc>
          <w:tcPr>
            <w:tcW w:w="3198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</w:p>
        </w:tc>
      </w:tr>
      <w:tr w:rsidR="003902A7" w:rsidRPr="00C165C0">
        <w:trPr>
          <w:trHeight w:val="240"/>
        </w:trPr>
        <w:tc>
          <w:tcPr>
            <w:tcW w:w="1802" w:type="pct"/>
          </w:tcPr>
          <w:p w:rsidR="003902A7" w:rsidRPr="00C165C0" w:rsidRDefault="003902A7" w:rsidP="00290FE0">
            <w:pPr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sz w:val="21"/>
                <w:szCs w:val="21"/>
              </w:rPr>
              <w:t>- právní forma</w:t>
            </w:r>
          </w:p>
        </w:tc>
        <w:tc>
          <w:tcPr>
            <w:tcW w:w="3198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</w:p>
        </w:tc>
      </w:tr>
      <w:tr w:rsidR="003902A7" w:rsidRPr="00C165C0">
        <w:trPr>
          <w:trHeight w:val="240"/>
        </w:trPr>
        <w:tc>
          <w:tcPr>
            <w:tcW w:w="1802" w:type="pct"/>
          </w:tcPr>
          <w:p w:rsidR="003902A7" w:rsidRPr="00C165C0" w:rsidRDefault="003902A7" w:rsidP="00290FE0">
            <w:pPr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sz w:val="21"/>
                <w:szCs w:val="21"/>
              </w:rPr>
              <w:t>- IČO</w:t>
            </w:r>
          </w:p>
        </w:tc>
        <w:tc>
          <w:tcPr>
            <w:tcW w:w="3198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</w:p>
        </w:tc>
      </w:tr>
      <w:tr w:rsidR="003902A7" w:rsidRPr="00C165C0">
        <w:trPr>
          <w:trHeight w:val="240"/>
        </w:trPr>
        <w:tc>
          <w:tcPr>
            <w:tcW w:w="1802" w:type="pct"/>
          </w:tcPr>
          <w:p w:rsidR="003902A7" w:rsidRPr="00C165C0" w:rsidRDefault="003902A7" w:rsidP="00290FE0">
            <w:pPr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sz w:val="21"/>
                <w:szCs w:val="21"/>
              </w:rPr>
              <w:t>- DIČ</w:t>
            </w:r>
          </w:p>
        </w:tc>
        <w:tc>
          <w:tcPr>
            <w:tcW w:w="3198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</w:p>
        </w:tc>
      </w:tr>
      <w:tr w:rsidR="003902A7" w:rsidRPr="00C165C0">
        <w:trPr>
          <w:trHeight w:val="240"/>
        </w:trPr>
        <w:tc>
          <w:tcPr>
            <w:tcW w:w="1802" w:type="pct"/>
          </w:tcPr>
          <w:p w:rsidR="003902A7" w:rsidRPr="00C165C0" w:rsidRDefault="003902A7" w:rsidP="00290FE0">
            <w:pPr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sz w:val="21"/>
                <w:szCs w:val="21"/>
              </w:rPr>
              <w:t>- spisová značka v OR</w:t>
            </w:r>
          </w:p>
        </w:tc>
        <w:tc>
          <w:tcPr>
            <w:tcW w:w="3198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</w:p>
        </w:tc>
      </w:tr>
      <w:tr w:rsidR="003902A7" w:rsidRPr="00C165C0">
        <w:trPr>
          <w:trHeight w:val="240"/>
        </w:trPr>
        <w:tc>
          <w:tcPr>
            <w:tcW w:w="1802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sz w:val="21"/>
                <w:szCs w:val="21"/>
              </w:rPr>
              <w:t>- osoba oprávněná jednat</w:t>
            </w:r>
          </w:p>
        </w:tc>
        <w:tc>
          <w:tcPr>
            <w:tcW w:w="3198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</w:p>
        </w:tc>
      </w:tr>
      <w:tr w:rsidR="003902A7" w:rsidRPr="00C165C0">
        <w:trPr>
          <w:trHeight w:val="240"/>
        </w:trPr>
        <w:tc>
          <w:tcPr>
            <w:tcW w:w="1802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sz w:val="21"/>
                <w:szCs w:val="21"/>
              </w:rPr>
              <w:t>- adresa</w:t>
            </w:r>
          </w:p>
        </w:tc>
        <w:tc>
          <w:tcPr>
            <w:tcW w:w="3198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</w:p>
        </w:tc>
      </w:tr>
      <w:tr w:rsidR="003902A7" w:rsidRPr="00C165C0">
        <w:tc>
          <w:tcPr>
            <w:tcW w:w="1802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sz w:val="21"/>
                <w:szCs w:val="21"/>
              </w:rPr>
              <w:t>- kontaktní osoba</w:t>
            </w:r>
          </w:p>
        </w:tc>
        <w:tc>
          <w:tcPr>
            <w:tcW w:w="3198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</w:p>
        </w:tc>
      </w:tr>
      <w:tr w:rsidR="003902A7" w:rsidRPr="00C165C0">
        <w:tc>
          <w:tcPr>
            <w:tcW w:w="1802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sz w:val="21"/>
                <w:szCs w:val="21"/>
              </w:rPr>
              <w:t>- e-mail</w:t>
            </w:r>
          </w:p>
        </w:tc>
        <w:tc>
          <w:tcPr>
            <w:tcW w:w="3198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</w:p>
        </w:tc>
      </w:tr>
      <w:tr w:rsidR="003902A7" w:rsidRPr="00C165C0">
        <w:tc>
          <w:tcPr>
            <w:tcW w:w="1802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sz w:val="21"/>
                <w:szCs w:val="21"/>
              </w:rPr>
              <w:t>- telefon</w:t>
            </w:r>
          </w:p>
        </w:tc>
        <w:tc>
          <w:tcPr>
            <w:tcW w:w="3198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</w:p>
        </w:tc>
      </w:tr>
      <w:tr w:rsidR="003902A7" w:rsidRPr="00C165C0">
        <w:tc>
          <w:tcPr>
            <w:tcW w:w="1802" w:type="pct"/>
          </w:tcPr>
          <w:p w:rsidR="003902A7" w:rsidRPr="00C165C0" w:rsidRDefault="003902A7" w:rsidP="00290FE0">
            <w:pPr>
              <w:rPr>
                <w:rFonts w:ascii="Franklin Gothic Book" w:hAnsi="Franklin Gothic Book" w:cs="Franklin Gothic Book"/>
                <w:b/>
                <w:bCs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b/>
                <w:bCs/>
                <w:sz w:val="21"/>
                <w:szCs w:val="21"/>
              </w:rPr>
              <w:t xml:space="preserve">- </w:t>
            </w:r>
            <w:r w:rsidRPr="00C165C0">
              <w:rPr>
                <w:rFonts w:ascii="Franklin Gothic Book" w:hAnsi="Franklin Gothic Book" w:cs="Franklin Gothic Book"/>
                <w:sz w:val="21"/>
                <w:szCs w:val="21"/>
              </w:rPr>
              <w:t>ID datové schránky</w:t>
            </w:r>
          </w:p>
        </w:tc>
        <w:tc>
          <w:tcPr>
            <w:tcW w:w="3198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b/>
                <w:bCs/>
                <w:sz w:val="21"/>
                <w:szCs w:val="21"/>
              </w:rPr>
            </w:pPr>
          </w:p>
        </w:tc>
      </w:tr>
      <w:tr w:rsidR="003902A7" w:rsidRPr="00C165C0">
        <w:tc>
          <w:tcPr>
            <w:tcW w:w="1802" w:type="pct"/>
          </w:tcPr>
          <w:p w:rsidR="003902A7" w:rsidRPr="00C165C0" w:rsidRDefault="003902A7" w:rsidP="00290FE0">
            <w:pPr>
              <w:rPr>
                <w:rFonts w:ascii="Franklin Gothic Book" w:hAnsi="Franklin Gothic Book" w:cs="Franklin Gothic Book"/>
                <w:b/>
                <w:bCs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b/>
                <w:bCs/>
                <w:sz w:val="21"/>
                <w:szCs w:val="21"/>
              </w:rPr>
              <w:t>Nabídková cena bez DPH</w:t>
            </w:r>
          </w:p>
        </w:tc>
        <w:tc>
          <w:tcPr>
            <w:tcW w:w="3198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b/>
                <w:bCs/>
                <w:sz w:val="21"/>
                <w:szCs w:val="21"/>
              </w:rPr>
            </w:pPr>
          </w:p>
        </w:tc>
      </w:tr>
      <w:tr w:rsidR="003902A7" w:rsidRPr="00C165C0">
        <w:tc>
          <w:tcPr>
            <w:tcW w:w="1802" w:type="pct"/>
          </w:tcPr>
          <w:p w:rsidR="003902A7" w:rsidRPr="00C165C0" w:rsidRDefault="003902A7" w:rsidP="00290FE0">
            <w:pPr>
              <w:rPr>
                <w:rFonts w:ascii="Franklin Gothic Book" w:hAnsi="Franklin Gothic Book" w:cs="Franklin Gothic Book"/>
                <w:b/>
                <w:bCs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sz w:val="21"/>
                <w:szCs w:val="21"/>
              </w:rPr>
              <w:t>DPH</w:t>
            </w:r>
          </w:p>
        </w:tc>
        <w:tc>
          <w:tcPr>
            <w:tcW w:w="3198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b/>
                <w:bCs/>
                <w:sz w:val="21"/>
                <w:szCs w:val="21"/>
              </w:rPr>
            </w:pPr>
          </w:p>
        </w:tc>
      </w:tr>
      <w:tr w:rsidR="003902A7" w:rsidRPr="00C165C0">
        <w:tc>
          <w:tcPr>
            <w:tcW w:w="1802" w:type="pct"/>
          </w:tcPr>
          <w:p w:rsidR="003902A7" w:rsidRPr="00C165C0" w:rsidRDefault="003902A7" w:rsidP="00290FE0">
            <w:pPr>
              <w:rPr>
                <w:rFonts w:ascii="Franklin Gothic Book" w:hAnsi="Franklin Gothic Book" w:cs="Franklin Gothic Book"/>
                <w:b/>
                <w:bCs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b/>
                <w:bCs/>
                <w:sz w:val="21"/>
                <w:szCs w:val="21"/>
              </w:rPr>
              <w:t>Hodnotící kritéria:</w:t>
            </w:r>
          </w:p>
        </w:tc>
        <w:tc>
          <w:tcPr>
            <w:tcW w:w="3198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b/>
                <w:bCs/>
                <w:sz w:val="21"/>
                <w:szCs w:val="21"/>
              </w:rPr>
            </w:pPr>
          </w:p>
        </w:tc>
      </w:tr>
      <w:tr w:rsidR="003902A7" w:rsidRPr="00C165C0">
        <w:tc>
          <w:tcPr>
            <w:tcW w:w="1802" w:type="pct"/>
          </w:tcPr>
          <w:p w:rsidR="003902A7" w:rsidRPr="00C165C0" w:rsidRDefault="003902A7" w:rsidP="00290FE0">
            <w:pPr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sz w:val="21"/>
                <w:szCs w:val="21"/>
              </w:rPr>
              <w:t>Nabídková cena s DPH</w:t>
            </w:r>
          </w:p>
        </w:tc>
        <w:tc>
          <w:tcPr>
            <w:tcW w:w="3198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b/>
                <w:bCs/>
                <w:sz w:val="21"/>
                <w:szCs w:val="21"/>
              </w:rPr>
            </w:pPr>
          </w:p>
        </w:tc>
      </w:tr>
      <w:tr w:rsidR="003902A7" w:rsidRPr="00C165C0">
        <w:tc>
          <w:tcPr>
            <w:tcW w:w="1802" w:type="pct"/>
          </w:tcPr>
          <w:p w:rsidR="003902A7" w:rsidRPr="00C165C0" w:rsidRDefault="003902A7" w:rsidP="00290FE0">
            <w:pPr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sz w:val="21"/>
                <w:szCs w:val="21"/>
              </w:rPr>
              <w:t>Záruční doba (měsíce)</w:t>
            </w:r>
          </w:p>
        </w:tc>
        <w:tc>
          <w:tcPr>
            <w:tcW w:w="3198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b/>
                <w:bCs/>
                <w:sz w:val="21"/>
                <w:szCs w:val="21"/>
              </w:rPr>
            </w:pPr>
          </w:p>
        </w:tc>
      </w:tr>
      <w:tr w:rsidR="003902A7" w:rsidRPr="00C165C0">
        <w:tc>
          <w:tcPr>
            <w:tcW w:w="1802" w:type="pct"/>
            <w:tcBorders>
              <w:left w:val="nil"/>
              <w:right w:val="nil"/>
            </w:tcBorders>
          </w:tcPr>
          <w:p w:rsidR="003902A7" w:rsidRPr="00C165C0" w:rsidRDefault="003902A7" w:rsidP="00290FE0">
            <w:pPr>
              <w:rPr>
                <w:rFonts w:ascii="Franklin Gothic Book" w:hAnsi="Franklin Gothic Book" w:cs="Franklin Gothic Book"/>
                <w:sz w:val="21"/>
                <w:szCs w:val="21"/>
              </w:rPr>
            </w:pPr>
          </w:p>
        </w:tc>
        <w:tc>
          <w:tcPr>
            <w:tcW w:w="3198" w:type="pct"/>
            <w:tcBorders>
              <w:left w:val="nil"/>
              <w:right w:val="nil"/>
            </w:tcBorders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</w:p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</w:p>
        </w:tc>
      </w:tr>
      <w:tr w:rsidR="003902A7" w:rsidRPr="00C165C0">
        <w:trPr>
          <w:trHeight w:val="64"/>
        </w:trPr>
        <w:tc>
          <w:tcPr>
            <w:tcW w:w="1802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  <w:r w:rsidRPr="00C165C0">
              <w:rPr>
                <w:rFonts w:ascii="Franklin Gothic Book" w:hAnsi="Franklin Gothic Book" w:cs="Franklin Gothic Book"/>
                <w:sz w:val="21"/>
                <w:szCs w:val="21"/>
              </w:rPr>
              <w:t>Podpis statutárního orgánu</w:t>
            </w:r>
          </w:p>
        </w:tc>
        <w:tc>
          <w:tcPr>
            <w:tcW w:w="3198" w:type="pct"/>
          </w:tcPr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</w:p>
          <w:p w:rsidR="003902A7" w:rsidRPr="00C165C0" w:rsidRDefault="003902A7" w:rsidP="00290FE0">
            <w:pPr>
              <w:jc w:val="both"/>
              <w:rPr>
                <w:rFonts w:ascii="Franklin Gothic Book" w:hAnsi="Franklin Gothic Book" w:cs="Franklin Gothic Book"/>
                <w:sz w:val="21"/>
                <w:szCs w:val="21"/>
              </w:rPr>
            </w:pPr>
          </w:p>
        </w:tc>
      </w:tr>
    </w:tbl>
    <w:p w:rsidR="003902A7" w:rsidRDefault="003902A7" w:rsidP="00EB646E">
      <w:pPr>
        <w:adjustRightInd w:val="0"/>
        <w:spacing w:after="120"/>
        <w:rPr>
          <w:rFonts w:ascii="Franklin Gothic Book" w:hAnsi="Franklin Gothic Book" w:cs="Franklin Gothic Book"/>
          <w:b/>
          <w:bCs/>
          <w:sz w:val="22"/>
          <w:szCs w:val="22"/>
        </w:rPr>
      </w:pPr>
    </w:p>
    <w:sectPr w:rsidR="003902A7" w:rsidSect="00B7579A">
      <w:headerReference w:type="default" r:id="rId8"/>
      <w:footerReference w:type="default" r:id="rId9"/>
      <w:type w:val="continuous"/>
      <w:pgSz w:w="11906" w:h="16838"/>
      <w:pgMar w:top="1985" w:right="1418" w:bottom="1418" w:left="1418" w:header="567" w:footer="526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902A7" w:rsidRDefault="003902A7" w:rsidP="00495CAD">
      <w:r>
        <w:separator/>
      </w:r>
    </w:p>
  </w:endnote>
  <w:endnote w:type="continuationSeparator" w:id="0">
    <w:p w:rsidR="003902A7" w:rsidRDefault="003902A7" w:rsidP="00495CA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Palatino Linotype">
    <w:panose1 w:val="02040502050505030304"/>
    <w:charset w:val="EE"/>
    <w:family w:val="roman"/>
    <w:pitch w:val="variable"/>
    <w:sig w:usb0="E0000387" w:usb1="40000013" w:usb2="00000000" w:usb3="00000000" w:csb0="0000019F" w:csb1="00000000"/>
  </w:font>
  <w:font w:name="Calibri Light">
    <w:altName w:val="Calibri"/>
    <w:panose1 w:val="00000000000000000000"/>
    <w:charset w:val="EE"/>
    <w:family w:val="swiss"/>
    <w:notTrueType/>
    <w:pitch w:val="variable"/>
    <w:sig w:usb0="00000007" w:usb1="00000000" w:usb2="00000000" w:usb3="00000000" w:csb0="00000003" w:csb1="00000000"/>
  </w:font>
  <w:font w:name="SimSun">
    <w:altName w:val="??¨§?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Franklin Gothic Book">
    <w:panose1 w:val="020B050302010202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87" w:rightFromText="187" w:vertAnchor="page" w:horzAnchor="margin" w:tblpXSpec="center" w:tblpYSpec="bottom"/>
      <w:tblW w:w="5000" w:type="pct"/>
      <w:tblLayout w:type="fixed"/>
      <w:tblLook w:val="00A0"/>
    </w:tblPr>
    <w:tblGrid>
      <w:gridCol w:w="7429"/>
      <w:gridCol w:w="1857"/>
    </w:tblGrid>
    <w:tr w:rsidR="003902A7">
      <w:trPr>
        <w:trHeight w:val="727"/>
      </w:trPr>
      <w:tc>
        <w:tcPr>
          <w:tcW w:w="4000" w:type="pct"/>
          <w:tcBorders>
            <w:right w:val="triple" w:sz="4" w:space="0" w:color="5B9BD5"/>
          </w:tcBorders>
        </w:tcPr>
        <w:p w:rsidR="003902A7" w:rsidRPr="0029492B" w:rsidRDefault="003902A7">
          <w:pPr>
            <w:tabs>
              <w:tab w:val="left" w:pos="620"/>
              <w:tab w:val="center" w:pos="4320"/>
            </w:tabs>
            <w:jc w:val="right"/>
            <w:rPr>
              <w:rFonts w:ascii="Calibri Light" w:hAnsi="Calibri Light" w:cs="Calibri Light"/>
            </w:rPr>
          </w:pPr>
          <w:fldSimple w:instr=" FILENAME   \* MERGEFORMAT ">
            <w:r w:rsidRPr="00E62CED">
              <w:rPr>
                <w:rFonts w:ascii="Calibri Light" w:hAnsi="Calibri Light" w:cs="Calibri Light"/>
                <w:noProof/>
              </w:rPr>
              <w:t>Zadavaci dokumentace OPPIK_Úspory energie</w:t>
            </w:r>
            <w:r>
              <w:rPr>
                <w:noProof/>
              </w:rPr>
              <w:t xml:space="preserve"> DPMUL_161207</w:t>
            </w:r>
          </w:fldSimple>
        </w:p>
      </w:tc>
      <w:tc>
        <w:tcPr>
          <w:tcW w:w="1000" w:type="pct"/>
          <w:tcBorders>
            <w:left w:val="triple" w:sz="4" w:space="0" w:color="5B9BD5"/>
          </w:tcBorders>
        </w:tcPr>
        <w:p w:rsidR="003902A7" w:rsidRPr="0029492B" w:rsidRDefault="003902A7">
          <w:pPr>
            <w:tabs>
              <w:tab w:val="left" w:pos="1490"/>
            </w:tabs>
            <w:rPr>
              <w:rFonts w:ascii="Calibri Light" w:hAnsi="Calibri Light" w:cs="Calibri Light"/>
              <w:sz w:val="28"/>
              <w:szCs w:val="28"/>
            </w:rPr>
          </w:pPr>
          <w:fldSimple w:instr="PAGE    \* MERGEFORMAT">
            <w:r>
              <w:rPr>
                <w:noProof/>
              </w:rPr>
              <w:t>1</w:t>
            </w:r>
          </w:fldSimple>
        </w:p>
      </w:tc>
    </w:tr>
  </w:tbl>
  <w:p w:rsidR="003902A7" w:rsidRDefault="003902A7" w:rsidP="0029492B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902A7" w:rsidRDefault="003902A7" w:rsidP="00495CAD">
      <w:r>
        <w:separator/>
      </w:r>
    </w:p>
  </w:footnote>
  <w:footnote w:type="continuationSeparator" w:id="0">
    <w:p w:rsidR="003902A7" w:rsidRDefault="003902A7" w:rsidP="00495CA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02A7" w:rsidRDefault="003902A7" w:rsidP="0029492B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brázek 1" o:spid="_x0000_i1027" type="#_x0000_t75" style="width:154.5pt;height:32.25pt;visibility:visible">
          <v:imagedata r:id="rId1" o:title=""/>
        </v:shape>
      </w:pict>
    </w:r>
    <w:r>
      <w:rPr>
        <w:noProof/>
      </w:rPr>
      <w:tab/>
    </w:r>
    <w:r>
      <w:rPr>
        <w:noProof/>
      </w:rPr>
      <w:tab/>
    </w:r>
    <w:r>
      <w:rPr>
        <w:noProof/>
      </w:rPr>
      <w:pict>
        <v:shape id="obrázek 3" o:spid="_x0000_i1028" type="#_x0000_t75" style="width:80.25pt;height:41.25pt;visibility:visible">
          <v:imagedata r:id="rId2" o:title="" croptop="23844f" cropbottom="24685f" cropleft="37835f" cropright="11012f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4"/>
    <w:multiLevelType w:val="multilevel"/>
    <w:tmpl w:val="B194F1B2"/>
    <w:name w:val="WW8Num13"/>
    <w:lvl w:ilvl="0">
      <w:start w:val="1"/>
      <w:numFmt w:val="decimal"/>
      <w:lvlText w:val="%1."/>
      <w:lvlJc w:val="left"/>
      <w:pPr>
        <w:tabs>
          <w:tab w:val="num" w:pos="0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567" w:hanging="567"/>
      </w:pPr>
      <w:rPr>
        <w:rFonts w:hint="default"/>
        <w:strike w:val="0"/>
        <w:dstrike w:val="0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  <w:rPr>
        <w:rFonts w:hint="default"/>
      </w:rPr>
    </w:lvl>
  </w:abstractNum>
  <w:abstractNum w:abstractNumId="1">
    <w:nsid w:val="021A3D31"/>
    <w:multiLevelType w:val="hybridMultilevel"/>
    <w:tmpl w:val="9CCE194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>
    <w:nsid w:val="07BA0C5B"/>
    <w:multiLevelType w:val="hybridMultilevel"/>
    <w:tmpl w:val="6820095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9F119D5"/>
    <w:multiLevelType w:val="multilevel"/>
    <w:tmpl w:val="04050023"/>
    <w:lvl w:ilvl="0">
      <w:start w:val="1"/>
      <w:numFmt w:val="upperRoman"/>
      <w:pStyle w:val="Heading1"/>
      <w:lvlText w:val="Článek %1."/>
      <w:lvlJc w:val="left"/>
    </w:lvl>
    <w:lvl w:ilvl="1">
      <w:start w:val="1"/>
      <w:numFmt w:val="decimalZero"/>
      <w:pStyle w:val="Heading2"/>
      <w:isLgl/>
      <w:lvlText w:val="Oddíl %1.%2"/>
      <w:lvlJc w:val="left"/>
    </w:lvl>
    <w:lvl w:ilvl="2">
      <w:start w:val="1"/>
      <w:numFmt w:val="lowerLetter"/>
      <w:pStyle w:val="Heading3"/>
      <w:lvlText w:val="(%3)"/>
      <w:lvlJc w:val="left"/>
      <w:pPr>
        <w:ind w:left="720" w:hanging="432"/>
      </w:pPr>
    </w:lvl>
    <w:lvl w:ilvl="3">
      <w:start w:val="1"/>
      <w:numFmt w:val="lowerRoman"/>
      <w:pStyle w:val="Heading4"/>
      <w:lvlText w:val="(%4)"/>
      <w:lvlJc w:val="right"/>
      <w:pPr>
        <w:ind w:left="864" w:hanging="144"/>
      </w:pPr>
    </w:lvl>
    <w:lvl w:ilvl="4">
      <w:start w:val="1"/>
      <w:numFmt w:val="decimal"/>
      <w:pStyle w:val="Heading5"/>
      <w:lvlText w:val="%5)"/>
      <w:lvlJc w:val="left"/>
      <w:pPr>
        <w:ind w:left="1008" w:hanging="432"/>
      </w:pPr>
    </w:lvl>
    <w:lvl w:ilvl="5">
      <w:start w:val="1"/>
      <w:numFmt w:val="lowerLetter"/>
      <w:pStyle w:val="Heading6"/>
      <w:lvlText w:val="%6)"/>
      <w:lvlJc w:val="left"/>
      <w:pPr>
        <w:ind w:left="1152" w:hanging="432"/>
      </w:pPr>
    </w:lvl>
    <w:lvl w:ilvl="6">
      <w:start w:val="1"/>
      <w:numFmt w:val="lowerRoman"/>
      <w:pStyle w:val="Heading7"/>
      <w:lvlText w:val="%7)"/>
      <w:lvlJc w:val="right"/>
      <w:pPr>
        <w:ind w:left="1296" w:hanging="288"/>
      </w:pPr>
    </w:lvl>
    <w:lvl w:ilvl="7">
      <w:start w:val="1"/>
      <w:numFmt w:val="lowerLetter"/>
      <w:pStyle w:val="Heading8"/>
      <w:lvlText w:val="%8."/>
      <w:lvlJc w:val="left"/>
      <w:pPr>
        <w:ind w:left="1440" w:hanging="432"/>
      </w:pPr>
    </w:lvl>
    <w:lvl w:ilvl="8">
      <w:start w:val="1"/>
      <w:numFmt w:val="lowerRoman"/>
      <w:pStyle w:val="Heading9"/>
      <w:lvlText w:val="%9."/>
      <w:lvlJc w:val="right"/>
      <w:pPr>
        <w:ind w:left="1584" w:hanging="144"/>
      </w:pPr>
    </w:lvl>
  </w:abstractNum>
  <w:abstractNum w:abstractNumId="4">
    <w:nsid w:val="0D8C66DD"/>
    <w:multiLevelType w:val="hybridMultilevel"/>
    <w:tmpl w:val="F1A2969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>
    <w:nsid w:val="0DA51231"/>
    <w:multiLevelType w:val="hybridMultilevel"/>
    <w:tmpl w:val="CFA803DC"/>
    <w:lvl w:ilvl="0" w:tplc="04050019">
      <w:start w:val="1"/>
      <w:numFmt w:val="lowerLetter"/>
      <w:lvlText w:val="%1."/>
      <w:lvlJc w:val="left"/>
      <w:pPr>
        <w:ind w:left="1069" w:hanging="360"/>
      </w:pPr>
    </w:lvl>
    <w:lvl w:ilvl="1" w:tplc="04050019">
      <w:start w:val="1"/>
      <w:numFmt w:val="lowerLetter"/>
      <w:lvlText w:val="%2."/>
      <w:lvlJc w:val="left"/>
      <w:pPr>
        <w:ind w:left="1789" w:hanging="360"/>
      </w:pPr>
    </w:lvl>
    <w:lvl w:ilvl="2" w:tplc="0405001B">
      <w:start w:val="1"/>
      <w:numFmt w:val="lowerRoman"/>
      <w:lvlText w:val="%3."/>
      <w:lvlJc w:val="right"/>
      <w:pPr>
        <w:ind w:left="2509" w:hanging="180"/>
      </w:pPr>
    </w:lvl>
    <w:lvl w:ilvl="3" w:tplc="0405000F">
      <w:start w:val="1"/>
      <w:numFmt w:val="decimal"/>
      <w:lvlText w:val="%4."/>
      <w:lvlJc w:val="left"/>
      <w:pPr>
        <w:ind w:left="3229" w:hanging="360"/>
      </w:pPr>
    </w:lvl>
    <w:lvl w:ilvl="4" w:tplc="04050019">
      <w:start w:val="1"/>
      <w:numFmt w:val="lowerLetter"/>
      <w:lvlText w:val="%5."/>
      <w:lvlJc w:val="left"/>
      <w:pPr>
        <w:ind w:left="3949" w:hanging="360"/>
      </w:pPr>
    </w:lvl>
    <w:lvl w:ilvl="5" w:tplc="0405001B">
      <w:start w:val="1"/>
      <w:numFmt w:val="lowerRoman"/>
      <w:lvlText w:val="%6."/>
      <w:lvlJc w:val="right"/>
      <w:pPr>
        <w:ind w:left="4669" w:hanging="180"/>
      </w:pPr>
    </w:lvl>
    <w:lvl w:ilvl="6" w:tplc="0405000F">
      <w:start w:val="1"/>
      <w:numFmt w:val="decimal"/>
      <w:lvlText w:val="%7."/>
      <w:lvlJc w:val="left"/>
      <w:pPr>
        <w:ind w:left="5389" w:hanging="360"/>
      </w:pPr>
    </w:lvl>
    <w:lvl w:ilvl="7" w:tplc="04050019">
      <w:start w:val="1"/>
      <w:numFmt w:val="lowerLetter"/>
      <w:lvlText w:val="%8."/>
      <w:lvlJc w:val="left"/>
      <w:pPr>
        <w:ind w:left="6109" w:hanging="360"/>
      </w:pPr>
    </w:lvl>
    <w:lvl w:ilvl="8" w:tplc="0405001B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0ECC6697"/>
    <w:multiLevelType w:val="hybridMultilevel"/>
    <w:tmpl w:val="B520126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0AA48EE"/>
    <w:multiLevelType w:val="hybridMultilevel"/>
    <w:tmpl w:val="F7307150"/>
    <w:lvl w:ilvl="0" w:tplc="0405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 w:tplc="040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8">
    <w:nsid w:val="2A967940"/>
    <w:multiLevelType w:val="hybridMultilevel"/>
    <w:tmpl w:val="349A666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C0D2078"/>
    <w:multiLevelType w:val="hybridMultilevel"/>
    <w:tmpl w:val="46B27F1C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2DEF52BD"/>
    <w:multiLevelType w:val="hybridMultilevel"/>
    <w:tmpl w:val="EA58B7DE"/>
    <w:lvl w:ilvl="0" w:tplc="04050015">
      <w:start w:val="1"/>
      <w:numFmt w:val="upperLetter"/>
      <w:lvlText w:val="%1."/>
      <w:lvlJc w:val="left"/>
      <w:pPr>
        <w:ind w:left="1476" w:hanging="360"/>
      </w:pPr>
    </w:lvl>
    <w:lvl w:ilvl="1" w:tplc="04050019">
      <w:start w:val="1"/>
      <w:numFmt w:val="lowerLetter"/>
      <w:lvlText w:val="%2."/>
      <w:lvlJc w:val="left"/>
      <w:pPr>
        <w:ind w:left="2196" w:hanging="360"/>
      </w:pPr>
    </w:lvl>
    <w:lvl w:ilvl="2" w:tplc="0405001B">
      <w:start w:val="1"/>
      <w:numFmt w:val="lowerRoman"/>
      <w:lvlText w:val="%3."/>
      <w:lvlJc w:val="right"/>
      <w:pPr>
        <w:ind w:left="2916" w:hanging="180"/>
      </w:pPr>
    </w:lvl>
    <w:lvl w:ilvl="3" w:tplc="0405000F">
      <w:start w:val="1"/>
      <w:numFmt w:val="decimal"/>
      <w:lvlText w:val="%4."/>
      <w:lvlJc w:val="left"/>
      <w:pPr>
        <w:ind w:left="3636" w:hanging="360"/>
      </w:pPr>
    </w:lvl>
    <w:lvl w:ilvl="4" w:tplc="04050019">
      <w:start w:val="1"/>
      <w:numFmt w:val="lowerLetter"/>
      <w:lvlText w:val="%5."/>
      <w:lvlJc w:val="left"/>
      <w:pPr>
        <w:ind w:left="4356" w:hanging="360"/>
      </w:pPr>
    </w:lvl>
    <w:lvl w:ilvl="5" w:tplc="0405001B">
      <w:start w:val="1"/>
      <w:numFmt w:val="lowerRoman"/>
      <w:lvlText w:val="%6."/>
      <w:lvlJc w:val="right"/>
      <w:pPr>
        <w:ind w:left="5076" w:hanging="180"/>
      </w:pPr>
    </w:lvl>
    <w:lvl w:ilvl="6" w:tplc="0405000F">
      <w:start w:val="1"/>
      <w:numFmt w:val="decimal"/>
      <w:lvlText w:val="%7."/>
      <w:lvlJc w:val="left"/>
      <w:pPr>
        <w:ind w:left="5796" w:hanging="360"/>
      </w:pPr>
    </w:lvl>
    <w:lvl w:ilvl="7" w:tplc="04050019">
      <w:start w:val="1"/>
      <w:numFmt w:val="lowerLetter"/>
      <w:lvlText w:val="%8."/>
      <w:lvlJc w:val="left"/>
      <w:pPr>
        <w:ind w:left="6516" w:hanging="360"/>
      </w:pPr>
    </w:lvl>
    <w:lvl w:ilvl="8" w:tplc="0405001B">
      <w:start w:val="1"/>
      <w:numFmt w:val="lowerRoman"/>
      <w:lvlText w:val="%9."/>
      <w:lvlJc w:val="right"/>
      <w:pPr>
        <w:ind w:left="7236" w:hanging="180"/>
      </w:pPr>
    </w:lvl>
  </w:abstractNum>
  <w:abstractNum w:abstractNumId="11">
    <w:nsid w:val="319B5493"/>
    <w:multiLevelType w:val="hybridMultilevel"/>
    <w:tmpl w:val="A36858F8"/>
    <w:lvl w:ilvl="0" w:tplc="B2608F4A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hint="default"/>
      </w:rPr>
    </w:lvl>
    <w:lvl w:ilvl="1" w:tplc="040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2">
    <w:nsid w:val="34014508"/>
    <w:multiLevelType w:val="hybridMultilevel"/>
    <w:tmpl w:val="289AF7FE"/>
    <w:lvl w:ilvl="0" w:tplc="B2608F4A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hint="default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3">
    <w:nsid w:val="35553F8A"/>
    <w:multiLevelType w:val="hybridMultilevel"/>
    <w:tmpl w:val="B520126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D801920"/>
    <w:multiLevelType w:val="hybridMultilevel"/>
    <w:tmpl w:val="B520126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0CD33F9"/>
    <w:multiLevelType w:val="hybridMultilevel"/>
    <w:tmpl w:val="4E6AA06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6">
    <w:nsid w:val="537565AE"/>
    <w:multiLevelType w:val="hybridMultilevel"/>
    <w:tmpl w:val="27703876"/>
    <w:lvl w:ilvl="0" w:tplc="04050013">
      <w:start w:val="1"/>
      <w:numFmt w:val="upperRoman"/>
      <w:lvlText w:val="%1."/>
      <w:lvlJc w:val="righ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FEC1A14"/>
    <w:multiLevelType w:val="hybridMultilevel"/>
    <w:tmpl w:val="4A76E58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8">
    <w:nsid w:val="670D2803"/>
    <w:multiLevelType w:val="hybridMultilevel"/>
    <w:tmpl w:val="B520126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736409F"/>
    <w:multiLevelType w:val="hybridMultilevel"/>
    <w:tmpl w:val="349A666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08E4968"/>
    <w:multiLevelType w:val="hybridMultilevel"/>
    <w:tmpl w:val="BC0241E8"/>
    <w:lvl w:ilvl="0" w:tplc="F4922394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1">
    <w:nsid w:val="76880519"/>
    <w:multiLevelType w:val="hybridMultilevel"/>
    <w:tmpl w:val="9C3885B4"/>
    <w:lvl w:ilvl="0" w:tplc="0405001B">
      <w:start w:val="1"/>
      <w:numFmt w:val="lowerRoman"/>
      <w:lvlText w:val="%1."/>
      <w:lvlJc w:val="righ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89A6F48"/>
    <w:multiLevelType w:val="hybridMultilevel"/>
    <w:tmpl w:val="CC9E709E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9"/>
  </w:num>
  <w:num w:numId="3">
    <w:abstractNumId w:val="7"/>
  </w:num>
  <w:num w:numId="4">
    <w:abstractNumId w:val="8"/>
  </w:num>
  <w:num w:numId="5">
    <w:abstractNumId w:val="2"/>
  </w:num>
  <w:num w:numId="6">
    <w:abstractNumId w:val="20"/>
  </w:num>
  <w:num w:numId="7">
    <w:abstractNumId w:val="3"/>
  </w:num>
  <w:num w:numId="8">
    <w:abstractNumId w:val="16"/>
  </w:num>
  <w:num w:numId="9">
    <w:abstractNumId w:val="3"/>
  </w:num>
  <w:num w:numId="10">
    <w:abstractNumId w:val="19"/>
  </w:num>
  <w:num w:numId="11">
    <w:abstractNumId w:val="3"/>
  </w:num>
  <w:num w:numId="12">
    <w:abstractNumId w:val="3"/>
  </w:num>
  <w:num w:numId="13">
    <w:abstractNumId w:val="21"/>
  </w:num>
  <w:num w:numId="14">
    <w:abstractNumId w:val="10"/>
  </w:num>
  <w:num w:numId="15">
    <w:abstractNumId w:val="3"/>
  </w:num>
  <w:num w:numId="16">
    <w:abstractNumId w:val="3"/>
  </w:num>
  <w:num w:numId="17">
    <w:abstractNumId w:val="3"/>
  </w:num>
  <w:num w:numId="18">
    <w:abstractNumId w:val="4"/>
  </w:num>
  <w:num w:numId="19">
    <w:abstractNumId w:val="3"/>
  </w:num>
  <w:num w:numId="20">
    <w:abstractNumId w:val="3"/>
  </w:num>
  <w:num w:numId="21">
    <w:abstractNumId w:val="3"/>
  </w:num>
  <w:num w:numId="22">
    <w:abstractNumId w:val="3"/>
  </w:num>
  <w:num w:numId="23">
    <w:abstractNumId w:val="3"/>
  </w:num>
  <w:num w:numId="24">
    <w:abstractNumId w:val="3"/>
  </w:num>
  <w:num w:numId="25">
    <w:abstractNumId w:val="3"/>
  </w:num>
  <w:num w:numId="26">
    <w:abstractNumId w:val="3"/>
  </w:num>
  <w:num w:numId="27">
    <w:abstractNumId w:val="3"/>
  </w:num>
  <w:num w:numId="28">
    <w:abstractNumId w:val="3"/>
  </w:num>
  <w:num w:numId="29">
    <w:abstractNumId w:val="13"/>
  </w:num>
  <w:num w:numId="30">
    <w:abstractNumId w:val="18"/>
  </w:num>
  <w:num w:numId="31">
    <w:abstractNumId w:val="14"/>
  </w:num>
  <w:num w:numId="32">
    <w:abstractNumId w:val="6"/>
  </w:num>
  <w:num w:numId="33">
    <w:abstractNumId w:val="3"/>
  </w:num>
  <w:num w:numId="34">
    <w:abstractNumId w:val="15"/>
  </w:num>
  <w:num w:numId="3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"/>
  </w:num>
  <w:num w:numId="37">
    <w:abstractNumId w:val="11"/>
  </w:num>
  <w:num w:numId="38">
    <w:abstractNumId w:val="3"/>
  </w:num>
  <w:num w:numId="39">
    <w:abstractNumId w:val="0"/>
  </w:num>
  <w:num w:numId="40">
    <w:abstractNumId w:val="3"/>
  </w:num>
  <w:num w:numId="41">
    <w:abstractNumId w:val="22"/>
  </w:num>
  <w:num w:numId="42">
    <w:abstractNumId w:val="17"/>
  </w:num>
  <w:num w:numId="43">
    <w:abstractNumId w:val="3"/>
  </w:num>
  <w:num w:numId="44">
    <w:abstractNumId w:val="3"/>
  </w:num>
  <w:num w:numId="45">
    <w:abstractNumId w:val="3"/>
  </w:num>
  <w:num w:numId="4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9"/>
  <w:hyphenationZone w:val="425"/>
  <w:doNotHyphenateCaps/>
  <w:drawingGridHorizontalSpacing w:val="120"/>
  <w:displayHorizont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90278"/>
    <w:rsid w:val="0000048D"/>
    <w:rsid w:val="00001E76"/>
    <w:rsid w:val="00002324"/>
    <w:rsid w:val="000142ED"/>
    <w:rsid w:val="000177B7"/>
    <w:rsid w:val="00021CEE"/>
    <w:rsid w:val="00022D0B"/>
    <w:rsid w:val="0002421A"/>
    <w:rsid w:val="000246B7"/>
    <w:rsid w:val="000260FC"/>
    <w:rsid w:val="00026F61"/>
    <w:rsid w:val="0002706A"/>
    <w:rsid w:val="0002745A"/>
    <w:rsid w:val="00027CC1"/>
    <w:rsid w:val="00035B1B"/>
    <w:rsid w:val="000373A7"/>
    <w:rsid w:val="000421F6"/>
    <w:rsid w:val="00052380"/>
    <w:rsid w:val="00053A62"/>
    <w:rsid w:val="00056039"/>
    <w:rsid w:val="00057ECA"/>
    <w:rsid w:val="00060EF0"/>
    <w:rsid w:val="00061A63"/>
    <w:rsid w:val="00061F1D"/>
    <w:rsid w:val="00063487"/>
    <w:rsid w:val="000642B9"/>
    <w:rsid w:val="00071A57"/>
    <w:rsid w:val="00075A90"/>
    <w:rsid w:val="000855D1"/>
    <w:rsid w:val="00085B8A"/>
    <w:rsid w:val="00085D1E"/>
    <w:rsid w:val="00090278"/>
    <w:rsid w:val="00092090"/>
    <w:rsid w:val="000923C1"/>
    <w:rsid w:val="000A0277"/>
    <w:rsid w:val="000A282E"/>
    <w:rsid w:val="000A5F56"/>
    <w:rsid w:val="000B4456"/>
    <w:rsid w:val="000B5F49"/>
    <w:rsid w:val="000C5AE7"/>
    <w:rsid w:val="000C65AB"/>
    <w:rsid w:val="000D17B7"/>
    <w:rsid w:val="000D2D1C"/>
    <w:rsid w:val="000D3090"/>
    <w:rsid w:val="000D4E08"/>
    <w:rsid w:val="000D5633"/>
    <w:rsid w:val="000D7890"/>
    <w:rsid w:val="000E072B"/>
    <w:rsid w:val="000E77CB"/>
    <w:rsid w:val="0010012E"/>
    <w:rsid w:val="001001BB"/>
    <w:rsid w:val="0010048D"/>
    <w:rsid w:val="001033F6"/>
    <w:rsid w:val="00104CC7"/>
    <w:rsid w:val="00111149"/>
    <w:rsid w:val="00112883"/>
    <w:rsid w:val="001154E2"/>
    <w:rsid w:val="00117F57"/>
    <w:rsid w:val="00123FB9"/>
    <w:rsid w:val="00130288"/>
    <w:rsid w:val="001331BD"/>
    <w:rsid w:val="001370E2"/>
    <w:rsid w:val="0014330E"/>
    <w:rsid w:val="00144F93"/>
    <w:rsid w:val="00146A4C"/>
    <w:rsid w:val="00146F1A"/>
    <w:rsid w:val="00156463"/>
    <w:rsid w:val="001567F6"/>
    <w:rsid w:val="00157DCF"/>
    <w:rsid w:val="00165435"/>
    <w:rsid w:val="00165F01"/>
    <w:rsid w:val="00167023"/>
    <w:rsid w:val="0017293A"/>
    <w:rsid w:val="00174982"/>
    <w:rsid w:val="0017577D"/>
    <w:rsid w:val="001809CA"/>
    <w:rsid w:val="00181DCD"/>
    <w:rsid w:val="00185BCC"/>
    <w:rsid w:val="001A110F"/>
    <w:rsid w:val="001A20D4"/>
    <w:rsid w:val="001A5F0F"/>
    <w:rsid w:val="001B0251"/>
    <w:rsid w:val="001B1143"/>
    <w:rsid w:val="001B5901"/>
    <w:rsid w:val="001B79D6"/>
    <w:rsid w:val="001C1581"/>
    <w:rsid w:val="001C2783"/>
    <w:rsid w:val="001C3F86"/>
    <w:rsid w:val="001E281E"/>
    <w:rsid w:val="001E4DC6"/>
    <w:rsid w:val="001E4EED"/>
    <w:rsid w:val="001F0525"/>
    <w:rsid w:val="001F0D7E"/>
    <w:rsid w:val="001F119E"/>
    <w:rsid w:val="001F4C45"/>
    <w:rsid w:val="001F7346"/>
    <w:rsid w:val="002027A3"/>
    <w:rsid w:val="00205C7F"/>
    <w:rsid w:val="0021582A"/>
    <w:rsid w:val="002160FA"/>
    <w:rsid w:val="00216552"/>
    <w:rsid w:val="00222055"/>
    <w:rsid w:val="00222613"/>
    <w:rsid w:val="0022295D"/>
    <w:rsid w:val="00224BDF"/>
    <w:rsid w:val="00227334"/>
    <w:rsid w:val="00231AC4"/>
    <w:rsid w:val="00234488"/>
    <w:rsid w:val="00235CAC"/>
    <w:rsid w:val="00237D24"/>
    <w:rsid w:val="002402F8"/>
    <w:rsid w:val="00243A9B"/>
    <w:rsid w:val="00246EB3"/>
    <w:rsid w:val="002523C2"/>
    <w:rsid w:val="00254787"/>
    <w:rsid w:val="00256F18"/>
    <w:rsid w:val="00267E0D"/>
    <w:rsid w:val="0027026F"/>
    <w:rsid w:val="00270FDA"/>
    <w:rsid w:val="00275702"/>
    <w:rsid w:val="00276880"/>
    <w:rsid w:val="00286286"/>
    <w:rsid w:val="00290757"/>
    <w:rsid w:val="00290FE0"/>
    <w:rsid w:val="002925B8"/>
    <w:rsid w:val="0029492B"/>
    <w:rsid w:val="0029521C"/>
    <w:rsid w:val="0029569C"/>
    <w:rsid w:val="002A1693"/>
    <w:rsid w:val="002A2DDB"/>
    <w:rsid w:val="002A37C3"/>
    <w:rsid w:val="002A3BF3"/>
    <w:rsid w:val="002A5CED"/>
    <w:rsid w:val="002A5CEE"/>
    <w:rsid w:val="002A6D1D"/>
    <w:rsid w:val="002A7823"/>
    <w:rsid w:val="002B6E4A"/>
    <w:rsid w:val="002C08B6"/>
    <w:rsid w:val="002C3223"/>
    <w:rsid w:val="002C3777"/>
    <w:rsid w:val="002D0241"/>
    <w:rsid w:val="002D110C"/>
    <w:rsid w:val="002D74BF"/>
    <w:rsid w:val="002E1972"/>
    <w:rsid w:val="002E212C"/>
    <w:rsid w:val="002E37E8"/>
    <w:rsid w:val="002E408E"/>
    <w:rsid w:val="002E4A65"/>
    <w:rsid w:val="002E50F9"/>
    <w:rsid w:val="002E5371"/>
    <w:rsid w:val="002E5D46"/>
    <w:rsid w:val="002E6016"/>
    <w:rsid w:val="002F26CA"/>
    <w:rsid w:val="002F2AF7"/>
    <w:rsid w:val="002F3DA3"/>
    <w:rsid w:val="002F4A1B"/>
    <w:rsid w:val="002F7FD8"/>
    <w:rsid w:val="00305D0C"/>
    <w:rsid w:val="0030610A"/>
    <w:rsid w:val="00307518"/>
    <w:rsid w:val="00307FA7"/>
    <w:rsid w:val="00311AB2"/>
    <w:rsid w:val="0031792E"/>
    <w:rsid w:val="00321596"/>
    <w:rsid w:val="00321A7E"/>
    <w:rsid w:val="003258EB"/>
    <w:rsid w:val="00325EFE"/>
    <w:rsid w:val="003264B0"/>
    <w:rsid w:val="00326A18"/>
    <w:rsid w:val="00335441"/>
    <w:rsid w:val="00335C6B"/>
    <w:rsid w:val="00335CF6"/>
    <w:rsid w:val="00337689"/>
    <w:rsid w:val="003378FE"/>
    <w:rsid w:val="003449EE"/>
    <w:rsid w:val="00346846"/>
    <w:rsid w:val="00350289"/>
    <w:rsid w:val="003506E5"/>
    <w:rsid w:val="00351F33"/>
    <w:rsid w:val="00356364"/>
    <w:rsid w:val="003569A7"/>
    <w:rsid w:val="00356A09"/>
    <w:rsid w:val="00360257"/>
    <w:rsid w:val="0036397D"/>
    <w:rsid w:val="00367900"/>
    <w:rsid w:val="00370AEE"/>
    <w:rsid w:val="00383EEF"/>
    <w:rsid w:val="003902A7"/>
    <w:rsid w:val="00393B82"/>
    <w:rsid w:val="00397D9B"/>
    <w:rsid w:val="003A5DFC"/>
    <w:rsid w:val="003A7D60"/>
    <w:rsid w:val="003B4389"/>
    <w:rsid w:val="003B5551"/>
    <w:rsid w:val="003B6646"/>
    <w:rsid w:val="003C1E0A"/>
    <w:rsid w:val="003D1171"/>
    <w:rsid w:val="003D5883"/>
    <w:rsid w:val="003D6413"/>
    <w:rsid w:val="003D78B0"/>
    <w:rsid w:val="003D79AC"/>
    <w:rsid w:val="003D7F40"/>
    <w:rsid w:val="003E4880"/>
    <w:rsid w:val="003E4F8C"/>
    <w:rsid w:val="003E52A1"/>
    <w:rsid w:val="003E5B7B"/>
    <w:rsid w:val="003E74A7"/>
    <w:rsid w:val="003E7FF5"/>
    <w:rsid w:val="003F0A6C"/>
    <w:rsid w:val="003F5433"/>
    <w:rsid w:val="003F5FEC"/>
    <w:rsid w:val="00400322"/>
    <w:rsid w:val="004019B5"/>
    <w:rsid w:val="00403247"/>
    <w:rsid w:val="0041444C"/>
    <w:rsid w:val="00414AA6"/>
    <w:rsid w:val="00414F18"/>
    <w:rsid w:val="00415DFA"/>
    <w:rsid w:val="0041641A"/>
    <w:rsid w:val="00422EFE"/>
    <w:rsid w:val="00424FD3"/>
    <w:rsid w:val="0042523F"/>
    <w:rsid w:val="00427798"/>
    <w:rsid w:val="004309A4"/>
    <w:rsid w:val="00433431"/>
    <w:rsid w:val="00434189"/>
    <w:rsid w:val="004351C1"/>
    <w:rsid w:val="00445582"/>
    <w:rsid w:val="00447879"/>
    <w:rsid w:val="0045128E"/>
    <w:rsid w:val="004514E6"/>
    <w:rsid w:val="00454ED3"/>
    <w:rsid w:val="00460177"/>
    <w:rsid w:val="00461060"/>
    <w:rsid w:val="00467BA5"/>
    <w:rsid w:val="00470887"/>
    <w:rsid w:val="004732F4"/>
    <w:rsid w:val="00476300"/>
    <w:rsid w:val="004777EA"/>
    <w:rsid w:val="00477819"/>
    <w:rsid w:val="00483774"/>
    <w:rsid w:val="00483A89"/>
    <w:rsid w:val="00486376"/>
    <w:rsid w:val="00492DC8"/>
    <w:rsid w:val="00495CAD"/>
    <w:rsid w:val="00497EEB"/>
    <w:rsid w:val="00497F08"/>
    <w:rsid w:val="004A144E"/>
    <w:rsid w:val="004A34FA"/>
    <w:rsid w:val="004A4962"/>
    <w:rsid w:val="004A6100"/>
    <w:rsid w:val="004B2779"/>
    <w:rsid w:val="004B42F6"/>
    <w:rsid w:val="004C4047"/>
    <w:rsid w:val="004C4130"/>
    <w:rsid w:val="004C7B97"/>
    <w:rsid w:val="004D4867"/>
    <w:rsid w:val="004D54C4"/>
    <w:rsid w:val="004E06DC"/>
    <w:rsid w:val="004E0852"/>
    <w:rsid w:val="004E2373"/>
    <w:rsid w:val="004E32E2"/>
    <w:rsid w:val="004F2232"/>
    <w:rsid w:val="004F6A83"/>
    <w:rsid w:val="0050234E"/>
    <w:rsid w:val="00502ED9"/>
    <w:rsid w:val="00512A98"/>
    <w:rsid w:val="00514554"/>
    <w:rsid w:val="00517233"/>
    <w:rsid w:val="00520FA5"/>
    <w:rsid w:val="005246E1"/>
    <w:rsid w:val="00524E07"/>
    <w:rsid w:val="005251B3"/>
    <w:rsid w:val="00526F4F"/>
    <w:rsid w:val="005271D7"/>
    <w:rsid w:val="00527B87"/>
    <w:rsid w:val="005315CC"/>
    <w:rsid w:val="00537BCD"/>
    <w:rsid w:val="005405EA"/>
    <w:rsid w:val="00544FDB"/>
    <w:rsid w:val="00546A56"/>
    <w:rsid w:val="00552C1C"/>
    <w:rsid w:val="00553D82"/>
    <w:rsid w:val="00556553"/>
    <w:rsid w:val="00565BD3"/>
    <w:rsid w:val="0056698D"/>
    <w:rsid w:val="00575292"/>
    <w:rsid w:val="0057786B"/>
    <w:rsid w:val="00582951"/>
    <w:rsid w:val="00583798"/>
    <w:rsid w:val="00585E45"/>
    <w:rsid w:val="005870CB"/>
    <w:rsid w:val="0059129E"/>
    <w:rsid w:val="005963C4"/>
    <w:rsid w:val="00597C77"/>
    <w:rsid w:val="005A597C"/>
    <w:rsid w:val="005A6C40"/>
    <w:rsid w:val="005A7BA9"/>
    <w:rsid w:val="005C00BF"/>
    <w:rsid w:val="005C31A6"/>
    <w:rsid w:val="005C7CE9"/>
    <w:rsid w:val="005E242D"/>
    <w:rsid w:val="005F5FE5"/>
    <w:rsid w:val="005F73BA"/>
    <w:rsid w:val="0060314F"/>
    <w:rsid w:val="006075EB"/>
    <w:rsid w:val="00610102"/>
    <w:rsid w:val="0061134A"/>
    <w:rsid w:val="0061330A"/>
    <w:rsid w:val="00613DB2"/>
    <w:rsid w:val="00621384"/>
    <w:rsid w:val="00624500"/>
    <w:rsid w:val="0062477D"/>
    <w:rsid w:val="00624E56"/>
    <w:rsid w:val="006257C4"/>
    <w:rsid w:val="00626AD0"/>
    <w:rsid w:val="0062751B"/>
    <w:rsid w:val="00630AC5"/>
    <w:rsid w:val="0063383A"/>
    <w:rsid w:val="006345E6"/>
    <w:rsid w:val="0064421D"/>
    <w:rsid w:val="006444B6"/>
    <w:rsid w:val="0065141A"/>
    <w:rsid w:val="00652412"/>
    <w:rsid w:val="006527BD"/>
    <w:rsid w:val="00656313"/>
    <w:rsid w:val="006676A2"/>
    <w:rsid w:val="00681979"/>
    <w:rsid w:val="00681B55"/>
    <w:rsid w:val="00697A30"/>
    <w:rsid w:val="006A1CE7"/>
    <w:rsid w:val="006A1D0F"/>
    <w:rsid w:val="006B6767"/>
    <w:rsid w:val="006B78BF"/>
    <w:rsid w:val="006B79B3"/>
    <w:rsid w:val="006C2DED"/>
    <w:rsid w:val="006C7A83"/>
    <w:rsid w:val="006D350B"/>
    <w:rsid w:val="006D4005"/>
    <w:rsid w:val="006D44BF"/>
    <w:rsid w:val="006D4868"/>
    <w:rsid w:val="006D6AC7"/>
    <w:rsid w:val="006D6ECC"/>
    <w:rsid w:val="006D7C79"/>
    <w:rsid w:val="006E2B81"/>
    <w:rsid w:val="006E40C7"/>
    <w:rsid w:val="006E441E"/>
    <w:rsid w:val="006E6E3D"/>
    <w:rsid w:val="006F0759"/>
    <w:rsid w:val="006F0DC1"/>
    <w:rsid w:val="006F6501"/>
    <w:rsid w:val="006F73A9"/>
    <w:rsid w:val="00706DA8"/>
    <w:rsid w:val="00710827"/>
    <w:rsid w:val="00711BA3"/>
    <w:rsid w:val="00712251"/>
    <w:rsid w:val="00717445"/>
    <w:rsid w:val="00721722"/>
    <w:rsid w:val="0072388F"/>
    <w:rsid w:val="00725703"/>
    <w:rsid w:val="00726609"/>
    <w:rsid w:val="00727CEF"/>
    <w:rsid w:val="007318AD"/>
    <w:rsid w:val="00732058"/>
    <w:rsid w:val="00734E10"/>
    <w:rsid w:val="00735497"/>
    <w:rsid w:val="00735EEE"/>
    <w:rsid w:val="00744C05"/>
    <w:rsid w:val="007536F6"/>
    <w:rsid w:val="0075387A"/>
    <w:rsid w:val="00757DF1"/>
    <w:rsid w:val="00762511"/>
    <w:rsid w:val="00765AFC"/>
    <w:rsid w:val="00770528"/>
    <w:rsid w:val="007722EC"/>
    <w:rsid w:val="007751EB"/>
    <w:rsid w:val="007761A7"/>
    <w:rsid w:val="00776A22"/>
    <w:rsid w:val="0078339D"/>
    <w:rsid w:val="007846CB"/>
    <w:rsid w:val="00784C6C"/>
    <w:rsid w:val="00792A29"/>
    <w:rsid w:val="00793EFF"/>
    <w:rsid w:val="0079444E"/>
    <w:rsid w:val="00794BE9"/>
    <w:rsid w:val="0079625B"/>
    <w:rsid w:val="007A2E0B"/>
    <w:rsid w:val="007A5B23"/>
    <w:rsid w:val="007A7444"/>
    <w:rsid w:val="007B0392"/>
    <w:rsid w:val="007B0F34"/>
    <w:rsid w:val="007B2450"/>
    <w:rsid w:val="007B401F"/>
    <w:rsid w:val="007B4D21"/>
    <w:rsid w:val="007B6D66"/>
    <w:rsid w:val="007B7690"/>
    <w:rsid w:val="007C1E8B"/>
    <w:rsid w:val="007C33C7"/>
    <w:rsid w:val="007C4048"/>
    <w:rsid w:val="007D0776"/>
    <w:rsid w:val="007D5CD3"/>
    <w:rsid w:val="007E0F9A"/>
    <w:rsid w:val="007E178F"/>
    <w:rsid w:val="007E4571"/>
    <w:rsid w:val="007E742E"/>
    <w:rsid w:val="007E762E"/>
    <w:rsid w:val="007E7CAA"/>
    <w:rsid w:val="007F03E1"/>
    <w:rsid w:val="007F0956"/>
    <w:rsid w:val="007F13A7"/>
    <w:rsid w:val="0081408D"/>
    <w:rsid w:val="00814B50"/>
    <w:rsid w:val="00817953"/>
    <w:rsid w:val="00817E6E"/>
    <w:rsid w:val="00820A4C"/>
    <w:rsid w:val="008214FE"/>
    <w:rsid w:val="00821A38"/>
    <w:rsid w:val="00822EF7"/>
    <w:rsid w:val="00831A1B"/>
    <w:rsid w:val="00834884"/>
    <w:rsid w:val="00835814"/>
    <w:rsid w:val="00836C73"/>
    <w:rsid w:val="00843572"/>
    <w:rsid w:val="00843FFB"/>
    <w:rsid w:val="00844109"/>
    <w:rsid w:val="00846593"/>
    <w:rsid w:val="00852EC2"/>
    <w:rsid w:val="0085711E"/>
    <w:rsid w:val="0086386C"/>
    <w:rsid w:val="008644BB"/>
    <w:rsid w:val="00866E0E"/>
    <w:rsid w:val="00874871"/>
    <w:rsid w:val="00876B04"/>
    <w:rsid w:val="008822FC"/>
    <w:rsid w:val="0089272B"/>
    <w:rsid w:val="008A21CF"/>
    <w:rsid w:val="008A3961"/>
    <w:rsid w:val="008A5E4D"/>
    <w:rsid w:val="008A6690"/>
    <w:rsid w:val="008B0DFA"/>
    <w:rsid w:val="008B2522"/>
    <w:rsid w:val="008B3270"/>
    <w:rsid w:val="008B4137"/>
    <w:rsid w:val="008B6FDF"/>
    <w:rsid w:val="008B7641"/>
    <w:rsid w:val="008B7E45"/>
    <w:rsid w:val="008C42F9"/>
    <w:rsid w:val="008C743B"/>
    <w:rsid w:val="008C777B"/>
    <w:rsid w:val="008D4734"/>
    <w:rsid w:val="008D63FB"/>
    <w:rsid w:val="008E0B8D"/>
    <w:rsid w:val="008E4BB5"/>
    <w:rsid w:val="008E6FDD"/>
    <w:rsid w:val="008E70EB"/>
    <w:rsid w:val="008F15DF"/>
    <w:rsid w:val="008F1E2E"/>
    <w:rsid w:val="008F2422"/>
    <w:rsid w:val="008F46A8"/>
    <w:rsid w:val="008F5483"/>
    <w:rsid w:val="008F70E5"/>
    <w:rsid w:val="0090151D"/>
    <w:rsid w:val="00902565"/>
    <w:rsid w:val="00907316"/>
    <w:rsid w:val="00914C9D"/>
    <w:rsid w:val="00915D43"/>
    <w:rsid w:val="00916694"/>
    <w:rsid w:val="00921371"/>
    <w:rsid w:val="00921ECB"/>
    <w:rsid w:val="009339C6"/>
    <w:rsid w:val="009342AD"/>
    <w:rsid w:val="00935D60"/>
    <w:rsid w:val="00936305"/>
    <w:rsid w:val="00941800"/>
    <w:rsid w:val="00942043"/>
    <w:rsid w:val="00943768"/>
    <w:rsid w:val="00950258"/>
    <w:rsid w:val="009505EE"/>
    <w:rsid w:val="00950C4E"/>
    <w:rsid w:val="0095136C"/>
    <w:rsid w:val="009525BB"/>
    <w:rsid w:val="0095687A"/>
    <w:rsid w:val="00956EFC"/>
    <w:rsid w:val="009644B9"/>
    <w:rsid w:val="00965B53"/>
    <w:rsid w:val="00967E14"/>
    <w:rsid w:val="009766D7"/>
    <w:rsid w:val="009813FC"/>
    <w:rsid w:val="00990C48"/>
    <w:rsid w:val="00990D65"/>
    <w:rsid w:val="00991417"/>
    <w:rsid w:val="00996D93"/>
    <w:rsid w:val="009A69FB"/>
    <w:rsid w:val="009B2550"/>
    <w:rsid w:val="009B2C1A"/>
    <w:rsid w:val="009B6108"/>
    <w:rsid w:val="009B6380"/>
    <w:rsid w:val="009C00EC"/>
    <w:rsid w:val="009C56CE"/>
    <w:rsid w:val="009C7BCB"/>
    <w:rsid w:val="009D063F"/>
    <w:rsid w:val="009D1007"/>
    <w:rsid w:val="009D6F41"/>
    <w:rsid w:val="009E1885"/>
    <w:rsid w:val="009E194C"/>
    <w:rsid w:val="009E296E"/>
    <w:rsid w:val="009E296F"/>
    <w:rsid w:val="009E309D"/>
    <w:rsid w:val="009E411B"/>
    <w:rsid w:val="009E41EA"/>
    <w:rsid w:val="009E4B01"/>
    <w:rsid w:val="009E56F2"/>
    <w:rsid w:val="009E68E6"/>
    <w:rsid w:val="009F5BC9"/>
    <w:rsid w:val="00A02BFA"/>
    <w:rsid w:val="00A039CF"/>
    <w:rsid w:val="00A0700D"/>
    <w:rsid w:val="00A11297"/>
    <w:rsid w:val="00A13E37"/>
    <w:rsid w:val="00A21077"/>
    <w:rsid w:val="00A21285"/>
    <w:rsid w:val="00A21E28"/>
    <w:rsid w:val="00A22912"/>
    <w:rsid w:val="00A24249"/>
    <w:rsid w:val="00A27379"/>
    <w:rsid w:val="00A3069C"/>
    <w:rsid w:val="00A30ADD"/>
    <w:rsid w:val="00A3548E"/>
    <w:rsid w:val="00A37D49"/>
    <w:rsid w:val="00A37F5F"/>
    <w:rsid w:val="00A41600"/>
    <w:rsid w:val="00A41AD4"/>
    <w:rsid w:val="00A512E0"/>
    <w:rsid w:val="00A52095"/>
    <w:rsid w:val="00A53383"/>
    <w:rsid w:val="00A53EE5"/>
    <w:rsid w:val="00A5470F"/>
    <w:rsid w:val="00A61341"/>
    <w:rsid w:val="00A638D9"/>
    <w:rsid w:val="00A63D53"/>
    <w:rsid w:val="00A733FE"/>
    <w:rsid w:val="00A75E04"/>
    <w:rsid w:val="00A7667A"/>
    <w:rsid w:val="00A7770D"/>
    <w:rsid w:val="00A83897"/>
    <w:rsid w:val="00A92FC5"/>
    <w:rsid w:val="00AA0439"/>
    <w:rsid w:val="00AA46C7"/>
    <w:rsid w:val="00AA4955"/>
    <w:rsid w:val="00AB1C29"/>
    <w:rsid w:val="00AB32CE"/>
    <w:rsid w:val="00AC1AFA"/>
    <w:rsid w:val="00AC225D"/>
    <w:rsid w:val="00AC3769"/>
    <w:rsid w:val="00AC39DC"/>
    <w:rsid w:val="00AC48DE"/>
    <w:rsid w:val="00AE1637"/>
    <w:rsid w:val="00AE321D"/>
    <w:rsid w:val="00AE5155"/>
    <w:rsid w:val="00AF4948"/>
    <w:rsid w:val="00B004E7"/>
    <w:rsid w:val="00B00555"/>
    <w:rsid w:val="00B00BCB"/>
    <w:rsid w:val="00B02376"/>
    <w:rsid w:val="00B0337E"/>
    <w:rsid w:val="00B0420D"/>
    <w:rsid w:val="00B056DF"/>
    <w:rsid w:val="00B05E54"/>
    <w:rsid w:val="00B06548"/>
    <w:rsid w:val="00B12633"/>
    <w:rsid w:val="00B15B7C"/>
    <w:rsid w:val="00B21A74"/>
    <w:rsid w:val="00B22FB8"/>
    <w:rsid w:val="00B25901"/>
    <w:rsid w:val="00B25C56"/>
    <w:rsid w:val="00B26C67"/>
    <w:rsid w:val="00B2751C"/>
    <w:rsid w:val="00B303DB"/>
    <w:rsid w:val="00B31469"/>
    <w:rsid w:val="00B31AAD"/>
    <w:rsid w:val="00B369EB"/>
    <w:rsid w:val="00B374AD"/>
    <w:rsid w:val="00B44BAE"/>
    <w:rsid w:val="00B45DE5"/>
    <w:rsid w:val="00B46E91"/>
    <w:rsid w:val="00B4709F"/>
    <w:rsid w:val="00B51061"/>
    <w:rsid w:val="00B52F3A"/>
    <w:rsid w:val="00B57907"/>
    <w:rsid w:val="00B66734"/>
    <w:rsid w:val="00B67514"/>
    <w:rsid w:val="00B67E37"/>
    <w:rsid w:val="00B716A4"/>
    <w:rsid w:val="00B7207C"/>
    <w:rsid w:val="00B72917"/>
    <w:rsid w:val="00B72F7F"/>
    <w:rsid w:val="00B7579A"/>
    <w:rsid w:val="00B819B2"/>
    <w:rsid w:val="00B93872"/>
    <w:rsid w:val="00B9396C"/>
    <w:rsid w:val="00B95523"/>
    <w:rsid w:val="00BA2341"/>
    <w:rsid w:val="00BA37A5"/>
    <w:rsid w:val="00BA4B8D"/>
    <w:rsid w:val="00BA4F3D"/>
    <w:rsid w:val="00BB13AC"/>
    <w:rsid w:val="00BB1D59"/>
    <w:rsid w:val="00BB6A4A"/>
    <w:rsid w:val="00BC0686"/>
    <w:rsid w:val="00BC0E41"/>
    <w:rsid w:val="00BC1BA8"/>
    <w:rsid w:val="00BD06B2"/>
    <w:rsid w:val="00BD07B0"/>
    <w:rsid w:val="00BD4A7B"/>
    <w:rsid w:val="00BD6380"/>
    <w:rsid w:val="00BE0E53"/>
    <w:rsid w:val="00BE2C42"/>
    <w:rsid w:val="00BE437C"/>
    <w:rsid w:val="00BE690B"/>
    <w:rsid w:val="00BE74CC"/>
    <w:rsid w:val="00BF17D6"/>
    <w:rsid w:val="00C017AB"/>
    <w:rsid w:val="00C02B07"/>
    <w:rsid w:val="00C02BF4"/>
    <w:rsid w:val="00C032B2"/>
    <w:rsid w:val="00C073D5"/>
    <w:rsid w:val="00C100F0"/>
    <w:rsid w:val="00C14297"/>
    <w:rsid w:val="00C164D2"/>
    <w:rsid w:val="00C165C0"/>
    <w:rsid w:val="00C22114"/>
    <w:rsid w:val="00C236E4"/>
    <w:rsid w:val="00C261DC"/>
    <w:rsid w:val="00C2758A"/>
    <w:rsid w:val="00C30FA6"/>
    <w:rsid w:val="00C310E6"/>
    <w:rsid w:val="00C31C2A"/>
    <w:rsid w:val="00C322EE"/>
    <w:rsid w:val="00C34E2E"/>
    <w:rsid w:val="00C4087F"/>
    <w:rsid w:val="00C42BAB"/>
    <w:rsid w:val="00C43C2A"/>
    <w:rsid w:val="00C43CEB"/>
    <w:rsid w:val="00C47515"/>
    <w:rsid w:val="00C5592B"/>
    <w:rsid w:val="00C6511A"/>
    <w:rsid w:val="00C658B4"/>
    <w:rsid w:val="00C65912"/>
    <w:rsid w:val="00C667B0"/>
    <w:rsid w:val="00C6783B"/>
    <w:rsid w:val="00C703BA"/>
    <w:rsid w:val="00C708A1"/>
    <w:rsid w:val="00C71A97"/>
    <w:rsid w:val="00C81ABD"/>
    <w:rsid w:val="00C82AA9"/>
    <w:rsid w:val="00C86E9C"/>
    <w:rsid w:val="00C90597"/>
    <w:rsid w:val="00C90BDB"/>
    <w:rsid w:val="00C92FB7"/>
    <w:rsid w:val="00C9302C"/>
    <w:rsid w:val="00CA33FC"/>
    <w:rsid w:val="00CA54F1"/>
    <w:rsid w:val="00CB603F"/>
    <w:rsid w:val="00CC08FC"/>
    <w:rsid w:val="00CC1DEB"/>
    <w:rsid w:val="00CC2CAA"/>
    <w:rsid w:val="00CC4E39"/>
    <w:rsid w:val="00CC671E"/>
    <w:rsid w:val="00CD097E"/>
    <w:rsid w:val="00CD1362"/>
    <w:rsid w:val="00CD184C"/>
    <w:rsid w:val="00CE1513"/>
    <w:rsid w:val="00CE63CE"/>
    <w:rsid w:val="00CE7D65"/>
    <w:rsid w:val="00CF4D27"/>
    <w:rsid w:val="00CF58C0"/>
    <w:rsid w:val="00CF674B"/>
    <w:rsid w:val="00CF7539"/>
    <w:rsid w:val="00D0324D"/>
    <w:rsid w:val="00D10571"/>
    <w:rsid w:val="00D10B00"/>
    <w:rsid w:val="00D10CC2"/>
    <w:rsid w:val="00D11044"/>
    <w:rsid w:val="00D133C3"/>
    <w:rsid w:val="00D13AA3"/>
    <w:rsid w:val="00D17A4F"/>
    <w:rsid w:val="00D211E4"/>
    <w:rsid w:val="00D2305B"/>
    <w:rsid w:val="00D248BF"/>
    <w:rsid w:val="00D24C0B"/>
    <w:rsid w:val="00D27268"/>
    <w:rsid w:val="00D341AB"/>
    <w:rsid w:val="00D34254"/>
    <w:rsid w:val="00D37098"/>
    <w:rsid w:val="00D40012"/>
    <w:rsid w:val="00D44CBB"/>
    <w:rsid w:val="00D45B85"/>
    <w:rsid w:val="00D51FAE"/>
    <w:rsid w:val="00D53191"/>
    <w:rsid w:val="00D53723"/>
    <w:rsid w:val="00D54D38"/>
    <w:rsid w:val="00D56A6A"/>
    <w:rsid w:val="00D637C6"/>
    <w:rsid w:val="00D641EE"/>
    <w:rsid w:val="00D661BF"/>
    <w:rsid w:val="00D72222"/>
    <w:rsid w:val="00D75278"/>
    <w:rsid w:val="00D75339"/>
    <w:rsid w:val="00D819A0"/>
    <w:rsid w:val="00D82BD5"/>
    <w:rsid w:val="00D83CC6"/>
    <w:rsid w:val="00D919CC"/>
    <w:rsid w:val="00D9396D"/>
    <w:rsid w:val="00D949A2"/>
    <w:rsid w:val="00D9505F"/>
    <w:rsid w:val="00DA085E"/>
    <w:rsid w:val="00DA0C35"/>
    <w:rsid w:val="00DA55B6"/>
    <w:rsid w:val="00DA5A12"/>
    <w:rsid w:val="00DB301C"/>
    <w:rsid w:val="00DC4BC5"/>
    <w:rsid w:val="00DD52A0"/>
    <w:rsid w:val="00DD57B1"/>
    <w:rsid w:val="00DE4882"/>
    <w:rsid w:val="00DF56F3"/>
    <w:rsid w:val="00E06339"/>
    <w:rsid w:val="00E07107"/>
    <w:rsid w:val="00E15C7F"/>
    <w:rsid w:val="00E201A9"/>
    <w:rsid w:val="00E25A5A"/>
    <w:rsid w:val="00E35B5D"/>
    <w:rsid w:val="00E45126"/>
    <w:rsid w:val="00E52458"/>
    <w:rsid w:val="00E526B4"/>
    <w:rsid w:val="00E54851"/>
    <w:rsid w:val="00E57811"/>
    <w:rsid w:val="00E57F89"/>
    <w:rsid w:val="00E60252"/>
    <w:rsid w:val="00E609C5"/>
    <w:rsid w:val="00E60F74"/>
    <w:rsid w:val="00E6259A"/>
    <w:rsid w:val="00E62CED"/>
    <w:rsid w:val="00E75802"/>
    <w:rsid w:val="00E81E9E"/>
    <w:rsid w:val="00E875D0"/>
    <w:rsid w:val="00E9159E"/>
    <w:rsid w:val="00E937F2"/>
    <w:rsid w:val="00E97294"/>
    <w:rsid w:val="00EA5B27"/>
    <w:rsid w:val="00EB1288"/>
    <w:rsid w:val="00EB646E"/>
    <w:rsid w:val="00EB6D86"/>
    <w:rsid w:val="00EB6F6F"/>
    <w:rsid w:val="00EC0657"/>
    <w:rsid w:val="00EC16C0"/>
    <w:rsid w:val="00EC178C"/>
    <w:rsid w:val="00EC3417"/>
    <w:rsid w:val="00EC657D"/>
    <w:rsid w:val="00EE54ED"/>
    <w:rsid w:val="00EE6697"/>
    <w:rsid w:val="00EE6752"/>
    <w:rsid w:val="00EE7E08"/>
    <w:rsid w:val="00EF2F34"/>
    <w:rsid w:val="00EF5113"/>
    <w:rsid w:val="00F01F37"/>
    <w:rsid w:val="00F0248C"/>
    <w:rsid w:val="00F06085"/>
    <w:rsid w:val="00F06A48"/>
    <w:rsid w:val="00F110C1"/>
    <w:rsid w:val="00F119FB"/>
    <w:rsid w:val="00F13F16"/>
    <w:rsid w:val="00F153AF"/>
    <w:rsid w:val="00F16ADA"/>
    <w:rsid w:val="00F17880"/>
    <w:rsid w:val="00F17BDD"/>
    <w:rsid w:val="00F20AA1"/>
    <w:rsid w:val="00F23BF1"/>
    <w:rsid w:val="00F313AF"/>
    <w:rsid w:val="00F35E66"/>
    <w:rsid w:val="00F37BC9"/>
    <w:rsid w:val="00F52F58"/>
    <w:rsid w:val="00F56B8A"/>
    <w:rsid w:val="00F6219F"/>
    <w:rsid w:val="00F6606C"/>
    <w:rsid w:val="00F73764"/>
    <w:rsid w:val="00F7593E"/>
    <w:rsid w:val="00F76CBA"/>
    <w:rsid w:val="00F77ECC"/>
    <w:rsid w:val="00F80012"/>
    <w:rsid w:val="00F825E1"/>
    <w:rsid w:val="00F826CC"/>
    <w:rsid w:val="00F8356C"/>
    <w:rsid w:val="00F84C46"/>
    <w:rsid w:val="00F866F3"/>
    <w:rsid w:val="00F87E93"/>
    <w:rsid w:val="00F915A7"/>
    <w:rsid w:val="00F94072"/>
    <w:rsid w:val="00F95B8F"/>
    <w:rsid w:val="00F9689B"/>
    <w:rsid w:val="00F978BF"/>
    <w:rsid w:val="00FA0DA4"/>
    <w:rsid w:val="00FA4CB6"/>
    <w:rsid w:val="00FA531F"/>
    <w:rsid w:val="00FB383D"/>
    <w:rsid w:val="00FB684F"/>
    <w:rsid w:val="00FB6BFE"/>
    <w:rsid w:val="00FB6DDC"/>
    <w:rsid w:val="00FC2D59"/>
    <w:rsid w:val="00FD451E"/>
    <w:rsid w:val="00FD68B8"/>
    <w:rsid w:val="00FE198D"/>
    <w:rsid w:val="00FE3B6A"/>
    <w:rsid w:val="00FE56C7"/>
    <w:rsid w:val="00FE68C0"/>
    <w:rsid w:val="00FE7484"/>
    <w:rsid w:val="00FF5081"/>
    <w:rsid w:val="00FF6D91"/>
    <w:rsid w:val="00FF7BE7"/>
    <w:rsid w:val="00FF7D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267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uiPriority="0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uiPriority="0" w:qFormat="1"/>
    <w:lsdException w:name="Closing" w:locked="1" w:semiHidden="1" w:unhideWhenUsed="1"/>
    <w:lsdException w:name="Signature" w:locked="1" w:semiHidden="1" w:unhideWhenUsed="1"/>
    <w:lsdException w:name="Default Paragraph Font" w:uiPriority="0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uiPriority="0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uiPriority="0" w:qFormat="1"/>
    <w:lsdException w:name="Emphasis" w:uiPriority="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uiPriority="0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</w:latentStyles>
  <w:style w:type="paragraph" w:default="1" w:styleId="Normal">
    <w:name w:val="Normal"/>
    <w:qFormat/>
    <w:rsid w:val="00B374AD"/>
    <w:pPr>
      <w:spacing w:before="100" w:after="200" w:line="276" w:lineRule="auto"/>
    </w:pPr>
    <w:rPr>
      <w:rFonts w:cs="Calibri"/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9"/>
    <w:qFormat/>
    <w:rsid w:val="00B374AD"/>
    <w:pPr>
      <w:numPr>
        <w:numId w:val="7"/>
      </w:numPr>
      <w:pBdr>
        <w:top w:val="single" w:sz="24" w:space="0" w:color="5B9BD5"/>
        <w:left w:val="single" w:sz="24" w:space="0" w:color="5B9BD5"/>
        <w:bottom w:val="single" w:sz="24" w:space="0" w:color="5B9BD5"/>
        <w:right w:val="single" w:sz="24" w:space="0" w:color="5B9BD5"/>
      </w:pBdr>
      <w:shd w:val="clear" w:color="auto" w:fill="5B9BD5"/>
      <w:spacing w:after="0"/>
      <w:outlineLvl w:val="0"/>
    </w:pPr>
    <w:rPr>
      <w:caps/>
      <w:color w:val="FFFFFF"/>
      <w:spacing w:val="15"/>
      <w:sz w:val="22"/>
      <w:szCs w:val="22"/>
    </w:rPr>
  </w:style>
  <w:style w:type="paragraph" w:styleId="Heading2">
    <w:name w:val="heading 2"/>
    <w:basedOn w:val="Normal"/>
    <w:next w:val="Normal"/>
    <w:link w:val="Heading2Char"/>
    <w:uiPriority w:val="99"/>
    <w:qFormat/>
    <w:rsid w:val="00B374AD"/>
    <w:pPr>
      <w:numPr>
        <w:ilvl w:val="1"/>
        <w:numId w:val="7"/>
      </w:numPr>
      <w:pBdr>
        <w:top w:val="single" w:sz="24" w:space="0" w:color="DEEAF6"/>
        <w:left w:val="single" w:sz="24" w:space="0" w:color="DEEAF6"/>
        <w:bottom w:val="single" w:sz="24" w:space="0" w:color="DEEAF6"/>
        <w:right w:val="single" w:sz="24" w:space="0" w:color="DEEAF6"/>
      </w:pBdr>
      <w:shd w:val="clear" w:color="auto" w:fill="DEEAF6"/>
      <w:spacing w:after="0"/>
      <w:outlineLvl w:val="1"/>
    </w:pPr>
    <w:rPr>
      <w:caps/>
      <w:spacing w:val="15"/>
    </w:rPr>
  </w:style>
  <w:style w:type="paragraph" w:styleId="Heading3">
    <w:name w:val="heading 3"/>
    <w:basedOn w:val="Normal"/>
    <w:next w:val="Normal"/>
    <w:link w:val="Heading3Char"/>
    <w:uiPriority w:val="99"/>
    <w:qFormat/>
    <w:rsid w:val="00B374AD"/>
    <w:pPr>
      <w:numPr>
        <w:ilvl w:val="2"/>
        <w:numId w:val="7"/>
      </w:numPr>
      <w:pBdr>
        <w:top w:val="single" w:sz="6" w:space="2" w:color="5B9BD5"/>
      </w:pBdr>
      <w:spacing w:before="300" w:after="0"/>
      <w:outlineLvl w:val="2"/>
    </w:pPr>
    <w:rPr>
      <w:caps/>
      <w:color w:val="1F4D78"/>
      <w:spacing w:val="15"/>
    </w:rPr>
  </w:style>
  <w:style w:type="paragraph" w:styleId="Heading4">
    <w:name w:val="heading 4"/>
    <w:basedOn w:val="Normal"/>
    <w:next w:val="Normal"/>
    <w:link w:val="Heading4Char"/>
    <w:uiPriority w:val="99"/>
    <w:qFormat/>
    <w:rsid w:val="00B374AD"/>
    <w:pPr>
      <w:numPr>
        <w:ilvl w:val="3"/>
        <w:numId w:val="7"/>
      </w:numPr>
      <w:pBdr>
        <w:top w:val="dotted" w:sz="6" w:space="2" w:color="5B9BD5"/>
      </w:pBdr>
      <w:spacing w:before="200" w:after="0"/>
      <w:outlineLvl w:val="3"/>
    </w:pPr>
    <w:rPr>
      <w:caps/>
      <w:color w:val="2E74B5"/>
      <w:spacing w:val="10"/>
    </w:rPr>
  </w:style>
  <w:style w:type="paragraph" w:styleId="Heading5">
    <w:name w:val="heading 5"/>
    <w:basedOn w:val="Normal"/>
    <w:next w:val="Normal"/>
    <w:link w:val="Heading5Char"/>
    <w:uiPriority w:val="99"/>
    <w:qFormat/>
    <w:rsid w:val="00B374AD"/>
    <w:pPr>
      <w:numPr>
        <w:ilvl w:val="4"/>
        <w:numId w:val="7"/>
      </w:numPr>
      <w:pBdr>
        <w:bottom w:val="single" w:sz="6" w:space="1" w:color="5B9BD5"/>
      </w:pBdr>
      <w:spacing w:before="200" w:after="0"/>
      <w:outlineLvl w:val="4"/>
    </w:pPr>
    <w:rPr>
      <w:caps/>
      <w:color w:val="2E74B5"/>
      <w:spacing w:val="10"/>
    </w:rPr>
  </w:style>
  <w:style w:type="paragraph" w:styleId="Heading6">
    <w:name w:val="heading 6"/>
    <w:basedOn w:val="Normal"/>
    <w:next w:val="Normal"/>
    <w:link w:val="Heading6Char"/>
    <w:uiPriority w:val="99"/>
    <w:qFormat/>
    <w:rsid w:val="00B374AD"/>
    <w:pPr>
      <w:numPr>
        <w:ilvl w:val="5"/>
        <w:numId w:val="7"/>
      </w:numPr>
      <w:pBdr>
        <w:bottom w:val="dotted" w:sz="6" w:space="1" w:color="5B9BD5"/>
      </w:pBdr>
      <w:spacing w:before="200" w:after="0"/>
      <w:outlineLvl w:val="5"/>
    </w:pPr>
    <w:rPr>
      <w:caps/>
      <w:color w:val="2E74B5"/>
      <w:spacing w:val="10"/>
    </w:rPr>
  </w:style>
  <w:style w:type="paragraph" w:styleId="Heading7">
    <w:name w:val="heading 7"/>
    <w:basedOn w:val="Normal"/>
    <w:next w:val="Normal"/>
    <w:link w:val="Heading7Char"/>
    <w:uiPriority w:val="99"/>
    <w:qFormat/>
    <w:rsid w:val="00B374AD"/>
    <w:pPr>
      <w:numPr>
        <w:ilvl w:val="6"/>
        <w:numId w:val="7"/>
      </w:numPr>
      <w:spacing w:before="200" w:after="0"/>
      <w:outlineLvl w:val="6"/>
    </w:pPr>
    <w:rPr>
      <w:caps/>
      <w:color w:val="2E74B5"/>
      <w:spacing w:val="10"/>
    </w:rPr>
  </w:style>
  <w:style w:type="paragraph" w:styleId="Heading8">
    <w:name w:val="heading 8"/>
    <w:basedOn w:val="Normal"/>
    <w:next w:val="Normal"/>
    <w:link w:val="Heading8Char"/>
    <w:uiPriority w:val="99"/>
    <w:qFormat/>
    <w:rsid w:val="00B374AD"/>
    <w:pPr>
      <w:numPr>
        <w:ilvl w:val="7"/>
        <w:numId w:val="7"/>
      </w:numPr>
      <w:spacing w:before="200" w:after="0"/>
      <w:outlineLvl w:val="7"/>
    </w:pPr>
    <w:rPr>
      <w:caps/>
      <w:spacing w:val="10"/>
      <w:sz w:val="18"/>
      <w:szCs w:val="18"/>
    </w:rPr>
  </w:style>
  <w:style w:type="paragraph" w:styleId="Heading9">
    <w:name w:val="heading 9"/>
    <w:basedOn w:val="Normal"/>
    <w:next w:val="Normal"/>
    <w:link w:val="Heading9Char"/>
    <w:uiPriority w:val="99"/>
    <w:qFormat/>
    <w:rsid w:val="00B374AD"/>
    <w:pPr>
      <w:numPr>
        <w:ilvl w:val="8"/>
        <w:numId w:val="7"/>
      </w:numPr>
      <w:spacing w:before="200" w:after="0"/>
      <w:outlineLvl w:val="8"/>
    </w:pPr>
    <w:rPr>
      <w:i/>
      <w:iCs/>
      <w:caps/>
      <w:spacing w:val="10"/>
      <w:sz w:val="18"/>
      <w:szCs w:val="18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B374AD"/>
    <w:rPr>
      <w:caps/>
      <w:color w:val="FFFFFF"/>
      <w:spacing w:val="15"/>
      <w:sz w:val="22"/>
      <w:szCs w:val="22"/>
      <w:shd w:val="clear" w:color="auto" w:fill="5B9BD5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B374AD"/>
    <w:rPr>
      <w:caps/>
      <w:spacing w:val="15"/>
      <w:shd w:val="clear" w:color="auto" w:fill="DEEAF6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B374AD"/>
    <w:rPr>
      <w:caps/>
      <w:color w:val="1F4D78"/>
      <w:spacing w:val="15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B374AD"/>
    <w:rPr>
      <w:caps/>
      <w:color w:val="2E74B5"/>
      <w:spacing w:val="10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B374AD"/>
    <w:rPr>
      <w:caps/>
      <w:color w:val="2E74B5"/>
      <w:spacing w:val="10"/>
    </w:rPr>
  </w:style>
  <w:style w:type="character" w:customStyle="1" w:styleId="Heading6Char">
    <w:name w:val="Heading 6 Char"/>
    <w:basedOn w:val="DefaultParagraphFont"/>
    <w:link w:val="Heading6"/>
    <w:uiPriority w:val="99"/>
    <w:locked/>
    <w:rsid w:val="00B374AD"/>
    <w:rPr>
      <w:caps/>
      <w:color w:val="2E74B5"/>
      <w:spacing w:val="10"/>
    </w:rPr>
  </w:style>
  <w:style w:type="character" w:customStyle="1" w:styleId="Heading7Char">
    <w:name w:val="Heading 7 Char"/>
    <w:basedOn w:val="DefaultParagraphFont"/>
    <w:link w:val="Heading7"/>
    <w:uiPriority w:val="99"/>
    <w:semiHidden/>
    <w:locked/>
    <w:rsid w:val="00B374AD"/>
    <w:rPr>
      <w:caps/>
      <w:color w:val="2E74B5"/>
      <w:spacing w:val="10"/>
    </w:rPr>
  </w:style>
  <w:style w:type="character" w:customStyle="1" w:styleId="Heading8Char">
    <w:name w:val="Heading 8 Char"/>
    <w:basedOn w:val="DefaultParagraphFont"/>
    <w:link w:val="Heading8"/>
    <w:uiPriority w:val="99"/>
    <w:semiHidden/>
    <w:locked/>
    <w:rsid w:val="00B374AD"/>
    <w:rPr>
      <w:caps/>
      <w:spacing w:val="10"/>
      <w:sz w:val="18"/>
      <w:szCs w:val="18"/>
    </w:rPr>
  </w:style>
  <w:style w:type="character" w:customStyle="1" w:styleId="Heading9Char">
    <w:name w:val="Heading 9 Char"/>
    <w:basedOn w:val="DefaultParagraphFont"/>
    <w:link w:val="Heading9"/>
    <w:uiPriority w:val="99"/>
    <w:semiHidden/>
    <w:locked/>
    <w:rsid w:val="00B374AD"/>
    <w:rPr>
      <w:i/>
      <w:iCs/>
      <w:caps/>
      <w:spacing w:val="10"/>
      <w:sz w:val="18"/>
      <w:szCs w:val="18"/>
    </w:rPr>
  </w:style>
  <w:style w:type="paragraph" w:styleId="Header">
    <w:name w:val="header"/>
    <w:basedOn w:val="Normal"/>
    <w:link w:val="HeaderChar"/>
    <w:uiPriority w:val="99"/>
    <w:rsid w:val="00090278"/>
    <w:pPr>
      <w:tabs>
        <w:tab w:val="center" w:pos="4536"/>
        <w:tab w:val="right" w:pos="9072"/>
      </w:tabs>
    </w:pPr>
    <w:rPr>
      <w:sz w:val="24"/>
      <w:szCs w:val="24"/>
    </w:rPr>
  </w:style>
  <w:style w:type="character" w:customStyle="1" w:styleId="HeaderChar">
    <w:name w:val="Header Char"/>
    <w:basedOn w:val="DefaultParagraphFont"/>
    <w:link w:val="Header"/>
    <w:uiPriority w:val="99"/>
    <w:locked/>
    <w:rsid w:val="00090278"/>
    <w:rPr>
      <w:rFonts w:ascii="Times New Roman" w:hAnsi="Times New Roman" w:cs="Times New Roman"/>
      <w:sz w:val="24"/>
      <w:szCs w:val="24"/>
      <w:lang w:eastAsia="cs-CZ"/>
    </w:rPr>
  </w:style>
  <w:style w:type="paragraph" w:styleId="BalloonText">
    <w:name w:val="Balloon Text"/>
    <w:basedOn w:val="Normal"/>
    <w:link w:val="BalloonTextChar"/>
    <w:uiPriority w:val="99"/>
    <w:semiHidden/>
    <w:rsid w:val="0009027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090278"/>
    <w:rPr>
      <w:rFonts w:ascii="Tahoma" w:hAnsi="Tahoma" w:cs="Tahoma"/>
      <w:sz w:val="16"/>
      <w:szCs w:val="16"/>
      <w:lang w:eastAsia="cs-CZ"/>
    </w:rPr>
  </w:style>
  <w:style w:type="paragraph" w:styleId="Footer">
    <w:name w:val="footer"/>
    <w:basedOn w:val="Normal"/>
    <w:link w:val="FooterChar"/>
    <w:uiPriority w:val="99"/>
    <w:rsid w:val="00495CAD"/>
    <w:pPr>
      <w:tabs>
        <w:tab w:val="center" w:pos="4536"/>
        <w:tab w:val="right" w:pos="9072"/>
      </w:tabs>
    </w:pPr>
    <w:rPr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locked/>
    <w:rsid w:val="00495CAD"/>
    <w:rPr>
      <w:rFonts w:ascii="Times New Roman" w:hAnsi="Times New Roman" w:cs="Times New Roman"/>
      <w:sz w:val="24"/>
      <w:szCs w:val="24"/>
    </w:rPr>
  </w:style>
  <w:style w:type="character" w:styleId="PageNumber">
    <w:name w:val="page number"/>
    <w:basedOn w:val="DefaultParagraphFont"/>
    <w:uiPriority w:val="99"/>
    <w:rsid w:val="00495CAD"/>
  </w:style>
  <w:style w:type="character" w:customStyle="1" w:styleId="platne">
    <w:name w:val="platne"/>
    <w:basedOn w:val="DefaultParagraphFont"/>
    <w:uiPriority w:val="99"/>
    <w:rsid w:val="00495CAD"/>
  </w:style>
  <w:style w:type="paragraph" w:styleId="TOC1">
    <w:name w:val="toc 1"/>
    <w:basedOn w:val="Normal"/>
    <w:next w:val="Normal"/>
    <w:autoRedefine/>
    <w:uiPriority w:val="99"/>
    <w:semiHidden/>
    <w:rsid w:val="00234488"/>
    <w:pPr>
      <w:tabs>
        <w:tab w:val="left" w:pos="567"/>
        <w:tab w:val="right" w:leader="dot" w:pos="9062"/>
      </w:tabs>
      <w:spacing w:before="120" w:after="120"/>
    </w:pPr>
    <w:rPr>
      <w:rFonts w:ascii="Arial" w:hAnsi="Arial" w:cs="Arial"/>
      <w:b/>
      <w:bCs/>
      <w:caps/>
    </w:rPr>
  </w:style>
  <w:style w:type="paragraph" w:styleId="TOC2">
    <w:name w:val="toc 2"/>
    <w:basedOn w:val="Normal"/>
    <w:next w:val="Normal"/>
    <w:autoRedefine/>
    <w:uiPriority w:val="99"/>
    <w:semiHidden/>
    <w:rsid w:val="006527BD"/>
    <w:pPr>
      <w:ind w:left="240"/>
    </w:pPr>
    <w:rPr>
      <w:smallCaps/>
    </w:rPr>
  </w:style>
  <w:style w:type="paragraph" w:customStyle="1" w:styleId="normalodsazene">
    <w:name w:val="normalodsazene"/>
    <w:basedOn w:val="Normal"/>
    <w:uiPriority w:val="99"/>
    <w:rsid w:val="006527BD"/>
    <w:pPr>
      <w:spacing w:beforeAutospacing="1" w:after="100" w:afterAutospacing="1"/>
    </w:pPr>
  </w:style>
  <w:style w:type="character" w:styleId="Hyperlink">
    <w:name w:val="Hyperlink"/>
    <w:basedOn w:val="DefaultParagraphFont"/>
    <w:uiPriority w:val="99"/>
    <w:rsid w:val="006527BD"/>
    <w:rPr>
      <w:color w:val="0000FF"/>
      <w:u w:val="single"/>
    </w:rPr>
  </w:style>
  <w:style w:type="paragraph" w:styleId="NormalWeb">
    <w:name w:val="Normal (Web)"/>
    <w:basedOn w:val="Normal"/>
    <w:uiPriority w:val="99"/>
    <w:rsid w:val="005271D7"/>
  </w:style>
  <w:style w:type="paragraph" w:styleId="BodyText">
    <w:name w:val="Body Text"/>
    <w:basedOn w:val="Normal"/>
    <w:link w:val="BodyTextChar"/>
    <w:uiPriority w:val="99"/>
    <w:rsid w:val="005271D7"/>
    <w:pPr>
      <w:ind w:right="150"/>
      <w:jc w:val="both"/>
    </w:pPr>
    <w:rPr>
      <w:rFonts w:ascii="Palatino Linotype" w:hAnsi="Palatino Linotype" w:cs="Palatino Linotype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5271D7"/>
    <w:rPr>
      <w:rFonts w:ascii="Palatino Linotype" w:hAnsi="Palatino Linotype" w:cs="Palatino Linotype"/>
    </w:rPr>
  </w:style>
  <w:style w:type="paragraph" w:styleId="ListParagraph">
    <w:name w:val="List Paragraph"/>
    <w:basedOn w:val="Normal"/>
    <w:uiPriority w:val="99"/>
    <w:qFormat/>
    <w:rsid w:val="00B46E91"/>
    <w:pPr>
      <w:ind w:left="720"/>
    </w:pPr>
  </w:style>
  <w:style w:type="paragraph" w:customStyle="1" w:styleId="Rozvrendokumentu1">
    <w:name w:val="Rozvržení dokumentu1"/>
    <w:basedOn w:val="Normal"/>
    <w:link w:val="RozvrendokumentuChar"/>
    <w:uiPriority w:val="99"/>
    <w:semiHidden/>
    <w:rsid w:val="0029569C"/>
    <w:rPr>
      <w:rFonts w:ascii="Tahoma" w:hAnsi="Tahoma" w:cs="Tahoma"/>
      <w:sz w:val="16"/>
      <w:szCs w:val="16"/>
    </w:rPr>
  </w:style>
  <w:style w:type="character" w:customStyle="1" w:styleId="RozvrendokumentuChar">
    <w:name w:val="Rozvržení dokumentu Char"/>
    <w:link w:val="Rozvrendokumentu1"/>
    <w:uiPriority w:val="99"/>
    <w:semiHidden/>
    <w:locked/>
    <w:rsid w:val="0029569C"/>
    <w:rPr>
      <w:rFonts w:ascii="Tahoma" w:hAnsi="Tahoma" w:cs="Tahoma"/>
      <w:sz w:val="16"/>
      <w:szCs w:val="16"/>
    </w:rPr>
  </w:style>
  <w:style w:type="paragraph" w:styleId="BodyTextIndent3">
    <w:name w:val="Body Text Indent 3"/>
    <w:basedOn w:val="Normal"/>
    <w:link w:val="BodyTextIndent3Char"/>
    <w:uiPriority w:val="99"/>
    <w:rsid w:val="00EB646E"/>
    <w:pPr>
      <w:autoSpaceDE w:val="0"/>
      <w:autoSpaceDN w:val="0"/>
      <w:spacing w:after="120" w:line="264" w:lineRule="auto"/>
      <w:ind w:left="283"/>
      <w:jc w:val="both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locked/>
    <w:rsid w:val="00EB646E"/>
    <w:rPr>
      <w:rFonts w:ascii="Times New Roman" w:hAnsi="Times New Roman" w:cs="Times New Roman"/>
      <w:sz w:val="16"/>
      <w:szCs w:val="16"/>
    </w:rPr>
  </w:style>
  <w:style w:type="paragraph" w:styleId="Caption">
    <w:name w:val="caption"/>
    <w:basedOn w:val="Normal"/>
    <w:next w:val="Normal"/>
    <w:uiPriority w:val="99"/>
    <w:qFormat/>
    <w:rsid w:val="00B374AD"/>
    <w:rPr>
      <w:b/>
      <w:bCs/>
      <w:color w:val="2E74B5"/>
      <w:sz w:val="16"/>
      <w:szCs w:val="16"/>
    </w:rPr>
  </w:style>
  <w:style w:type="paragraph" w:styleId="Title">
    <w:name w:val="Title"/>
    <w:basedOn w:val="Normal"/>
    <w:next w:val="Normal"/>
    <w:link w:val="TitleChar"/>
    <w:uiPriority w:val="99"/>
    <w:qFormat/>
    <w:rsid w:val="00B374AD"/>
    <w:pPr>
      <w:spacing w:before="0" w:after="0"/>
    </w:pPr>
    <w:rPr>
      <w:rFonts w:ascii="Calibri Light" w:eastAsia="SimSun" w:hAnsi="Calibri Light" w:cs="Calibri Light"/>
      <w:caps/>
      <w:color w:val="5B9BD5"/>
      <w:spacing w:val="10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99"/>
    <w:locked/>
    <w:rsid w:val="00B374AD"/>
    <w:rPr>
      <w:rFonts w:ascii="Calibri Light" w:eastAsia="SimSun" w:hAnsi="Calibri Light" w:cs="Calibri Light"/>
      <w:caps/>
      <w:color w:val="5B9BD5"/>
      <w:spacing w:val="10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99"/>
    <w:qFormat/>
    <w:rsid w:val="00B374AD"/>
    <w:pPr>
      <w:spacing w:before="0" w:after="500" w:line="240" w:lineRule="auto"/>
    </w:pPr>
    <w:rPr>
      <w:caps/>
      <w:color w:val="595959"/>
      <w:spacing w:val="10"/>
      <w:sz w:val="21"/>
      <w:szCs w:val="21"/>
    </w:rPr>
  </w:style>
  <w:style w:type="character" w:customStyle="1" w:styleId="SubtitleChar">
    <w:name w:val="Subtitle Char"/>
    <w:basedOn w:val="DefaultParagraphFont"/>
    <w:link w:val="Subtitle"/>
    <w:uiPriority w:val="99"/>
    <w:locked/>
    <w:rsid w:val="00B374AD"/>
    <w:rPr>
      <w:caps/>
      <w:color w:val="595959"/>
      <w:spacing w:val="10"/>
      <w:sz w:val="21"/>
      <w:szCs w:val="21"/>
    </w:rPr>
  </w:style>
  <w:style w:type="character" w:styleId="Strong">
    <w:name w:val="Strong"/>
    <w:basedOn w:val="DefaultParagraphFont"/>
    <w:uiPriority w:val="99"/>
    <w:qFormat/>
    <w:rsid w:val="00B374AD"/>
    <w:rPr>
      <w:b/>
      <w:bCs/>
    </w:rPr>
  </w:style>
  <w:style w:type="character" w:styleId="Emphasis">
    <w:name w:val="Emphasis"/>
    <w:basedOn w:val="DefaultParagraphFont"/>
    <w:uiPriority w:val="99"/>
    <w:qFormat/>
    <w:rsid w:val="00B374AD"/>
    <w:rPr>
      <w:caps/>
      <w:color w:val="1F4D78"/>
      <w:spacing w:val="5"/>
    </w:rPr>
  </w:style>
  <w:style w:type="paragraph" w:styleId="NoSpacing">
    <w:name w:val="No Spacing"/>
    <w:link w:val="NoSpacingChar"/>
    <w:uiPriority w:val="99"/>
    <w:qFormat/>
    <w:rsid w:val="00B374AD"/>
    <w:pPr>
      <w:spacing w:before="100"/>
    </w:pPr>
    <w:rPr>
      <w:rFonts w:cs="Calibri"/>
    </w:rPr>
  </w:style>
  <w:style w:type="paragraph" w:styleId="Quote">
    <w:name w:val="Quote"/>
    <w:basedOn w:val="Normal"/>
    <w:next w:val="Normal"/>
    <w:link w:val="QuoteChar"/>
    <w:uiPriority w:val="99"/>
    <w:qFormat/>
    <w:rsid w:val="00B374AD"/>
    <w:rPr>
      <w:i/>
      <w:iCs/>
      <w:sz w:val="24"/>
      <w:szCs w:val="24"/>
    </w:rPr>
  </w:style>
  <w:style w:type="character" w:customStyle="1" w:styleId="QuoteChar">
    <w:name w:val="Quote Char"/>
    <w:basedOn w:val="DefaultParagraphFont"/>
    <w:link w:val="Quote"/>
    <w:uiPriority w:val="99"/>
    <w:locked/>
    <w:rsid w:val="00B374AD"/>
    <w:rPr>
      <w:i/>
      <w:iCs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99"/>
    <w:qFormat/>
    <w:rsid w:val="00B374AD"/>
    <w:pPr>
      <w:spacing w:before="240" w:after="240" w:line="240" w:lineRule="auto"/>
      <w:ind w:left="1080" w:right="1080"/>
      <w:jc w:val="center"/>
    </w:pPr>
    <w:rPr>
      <w:color w:val="5B9BD5"/>
      <w:sz w:val="24"/>
      <w:szCs w:val="24"/>
    </w:rPr>
  </w:style>
  <w:style w:type="character" w:customStyle="1" w:styleId="IntenseQuoteChar">
    <w:name w:val="Intense Quote Char"/>
    <w:basedOn w:val="DefaultParagraphFont"/>
    <w:link w:val="IntenseQuote"/>
    <w:uiPriority w:val="99"/>
    <w:locked/>
    <w:rsid w:val="00B374AD"/>
    <w:rPr>
      <w:color w:val="5B9BD5"/>
      <w:sz w:val="24"/>
      <w:szCs w:val="24"/>
    </w:rPr>
  </w:style>
  <w:style w:type="character" w:styleId="SubtleEmphasis">
    <w:name w:val="Subtle Emphasis"/>
    <w:basedOn w:val="DefaultParagraphFont"/>
    <w:uiPriority w:val="99"/>
    <w:qFormat/>
    <w:rsid w:val="00B374AD"/>
    <w:rPr>
      <w:i/>
      <w:iCs/>
      <w:color w:val="1F4D78"/>
    </w:rPr>
  </w:style>
  <w:style w:type="character" w:styleId="IntenseEmphasis">
    <w:name w:val="Intense Emphasis"/>
    <w:basedOn w:val="DefaultParagraphFont"/>
    <w:uiPriority w:val="99"/>
    <w:qFormat/>
    <w:rsid w:val="00B374AD"/>
    <w:rPr>
      <w:b/>
      <w:bCs/>
      <w:caps/>
      <w:color w:val="1F4D78"/>
      <w:spacing w:val="10"/>
    </w:rPr>
  </w:style>
  <w:style w:type="character" w:styleId="SubtleReference">
    <w:name w:val="Subtle Reference"/>
    <w:basedOn w:val="DefaultParagraphFont"/>
    <w:uiPriority w:val="99"/>
    <w:qFormat/>
    <w:rsid w:val="00B374AD"/>
    <w:rPr>
      <w:b/>
      <w:bCs/>
      <w:color w:val="5B9BD5"/>
    </w:rPr>
  </w:style>
  <w:style w:type="character" w:styleId="IntenseReference">
    <w:name w:val="Intense Reference"/>
    <w:basedOn w:val="DefaultParagraphFont"/>
    <w:uiPriority w:val="99"/>
    <w:qFormat/>
    <w:rsid w:val="00B374AD"/>
    <w:rPr>
      <w:b/>
      <w:bCs/>
      <w:i/>
      <w:iCs/>
      <w:caps/>
      <w:color w:val="5B9BD5"/>
    </w:rPr>
  </w:style>
  <w:style w:type="character" w:styleId="BookTitle">
    <w:name w:val="Book Title"/>
    <w:basedOn w:val="DefaultParagraphFont"/>
    <w:uiPriority w:val="99"/>
    <w:qFormat/>
    <w:rsid w:val="00B374AD"/>
    <w:rPr>
      <w:b/>
      <w:bCs/>
      <w:i/>
      <w:iCs/>
      <w:spacing w:val="0"/>
    </w:rPr>
  </w:style>
  <w:style w:type="paragraph" w:styleId="TOCHeading">
    <w:name w:val="TOC Heading"/>
    <w:basedOn w:val="Heading1"/>
    <w:next w:val="Normal"/>
    <w:uiPriority w:val="99"/>
    <w:qFormat/>
    <w:rsid w:val="00B374AD"/>
    <w:pPr>
      <w:outlineLvl w:val="9"/>
    </w:pPr>
  </w:style>
  <w:style w:type="character" w:customStyle="1" w:styleId="NoSpacingChar">
    <w:name w:val="No Spacing Char"/>
    <w:link w:val="NoSpacing"/>
    <w:uiPriority w:val="99"/>
    <w:locked/>
    <w:rsid w:val="008A21CF"/>
    <w:rPr>
      <w:sz w:val="22"/>
      <w:szCs w:val="22"/>
      <w:lang w:val="cs-CZ" w:eastAsia="cs-CZ"/>
    </w:rPr>
  </w:style>
  <w:style w:type="table" w:customStyle="1" w:styleId="Svtltabulkasmkou1zvraznn11">
    <w:name w:val="Světlá tabulka s mřížkou 1 – zvýraznění 11"/>
    <w:uiPriority w:val="99"/>
    <w:rsid w:val="00553D82"/>
    <w:rPr>
      <w:rFonts w:cs="Calibri"/>
      <w:sz w:val="20"/>
      <w:szCs w:val="20"/>
    </w:rPr>
    <w:tblPr>
      <w:tblStyleRowBandSize w:val="1"/>
      <w:tblStyleColBandSize w:val="1"/>
      <w:tblBorders>
        <w:top w:val="single" w:sz="4" w:space="0" w:color="BDD6EE"/>
        <w:left w:val="single" w:sz="4" w:space="0" w:color="BDD6EE"/>
        <w:bottom w:val="single" w:sz="4" w:space="0" w:color="BDD6EE"/>
        <w:right w:val="single" w:sz="4" w:space="0" w:color="BDD6EE"/>
        <w:insideH w:val="single" w:sz="4" w:space="0" w:color="BDD6EE"/>
        <w:insideV w:val="single" w:sz="4" w:space="0" w:color="BDD6EE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Svtltabulkasmkou1zvraznn51">
    <w:name w:val="Světlá tabulka s mřížkou 1 – zvýraznění 51"/>
    <w:uiPriority w:val="99"/>
    <w:rsid w:val="00B72917"/>
    <w:rPr>
      <w:rFonts w:cs="Calibri"/>
      <w:sz w:val="20"/>
      <w:szCs w:val="20"/>
    </w:rPr>
    <w:tblPr>
      <w:tblStyleRowBandSize w:val="1"/>
      <w:tblStyleColBandSize w:val="1"/>
      <w:tblBorders>
        <w:top w:val="single" w:sz="4" w:space="0" w:color="B4C6E7"/>
        <w:left w:val="single" w:sz="4" w:space="0" w:color="B4C6E7"/>
        <w:bottom w:val="single" w:sz="4" w:space="0" w:color="B4C6E7"/>
        <w:right w:val="single" w:sz="4" w:space="0" w:color="B4C6E7"/>
        <w:insideH w:val="single" w:sz="4" w:space="0" w:color="B4C6E7"/>
        <w:insideV w:val="single" w:sz="4" w:space="0" w:color="B4C6E7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Index1">
    <w:name w:val="index 1"/>
    <w:basedOn w:val="Normal"/>
    <w:next w:val="Normal"/>
    <w:autoRedefine/>
    <w:uiPriority w:val="99"/>
    <w:semiHidden/>
    <w:rsid w:val="00C708A1"/>
    <w:pPr>
      <w:ind w:left="200" w:hanging="200"/>
    </w:pPr>
  </w:style>
  <w:style w:type="paragraph" w:customStyle="1" w:styleId="Default">
    <w:name w:val="Default"/>
    <w:uiPriority w:val="99"/>
    <w:rsid w:val="002E408E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rsid w:val="00990D6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990D65"/>
  </w:style>
  <w:style w:type="character" w:customStyle="1" w:styleId="CommentTextChar">
    <w:name w:val="Comment Text Char"/>
    <w:basedOn w:val="DefaultParagraphFont"/>
    <w:link w:val="CommentText"/>
    <w:uiPriority w:val="99"/>
    <w:semiHidden/>
    <w:locked/>
    <w:rsid w:val="00990D65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990D6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locked/>
    <w:rsid w:val="00990D65"/>
    <w:rPr>
      <w:b/>
      <w:bCs/>
    </w:rPr>
  </w:style>
  <w:style w:type="character" w:customStyle="1" w:styleId="st">
    <w:name w:val="st"/>
    <w:uiPriority w:val="99"/>
    <w:rsid w:val="006345E6"/>
  </w:style>
  <w:style w:type="paragraph" w:styleId="Revision">
    <w:name w:val="Revision"/>
    <w:hidden/>
    <w:uiPriority w:val="99"/>
    <w:semiHidden/>
    <w:rsid w:val="00CA33FC"/>
    <w:rPr>
      <w:rFonts w:cs="Calibri"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rsid w:val="00022D0B"/>
    <w:rPr>
      <w:color w:val="auto"/>
      <w:u w:val="single"/>
    </w:rPr>
  </w:style>
  <w:style w:type="character" w:customStyle="1" w:styleId="datalabel">
    <w:name w:val="datalabel"/>
    <w:basedOn w:val="DefaultParagraphFont"/>
    <w:uiPriority w:val="99"/>
    <w:rsid w:val="00512A9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860807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07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07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07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07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07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07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07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07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07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07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07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07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07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07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07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07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07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kolar@dpmul.cz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41</TotalTime>
  <Pages>2</Pages>
  <Words>156</Words>
  <Characters>922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Pavel Vích</dc:creator>
  <cp:keywords/>
  <dc:description/>
  <cp:lastModifiedBy>Pospíšilová</cp:lastModifiedBy>
  <cp:revision>10</cp:revision>
  <cp:lastPrinted>2014-03-21T14:55:00Z</cp:lastPrinted>
  <dcterms:created xsi:type="dcterms:W3CDTF">2016-12-14T15:36:00Z</dcterms:created>
  <dcterms:modified xsi:type="dcterms:W3CDTF">2016-12-15T09:59:00Z</dcterms:modified>
</cp:coreProperties>
</file>